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54FA2" w14:textId="7B536147" w:rsidR="004C5AE3" w:rsidRDefault="00917FA8" w:rsidP="00773CF4">
      <w:r>
        <w:rPr>
          <w:noProof/>
        </w:rPr>
        <mc:AlternateContent>
          <mc:Choice Requires="wps">
            <w:drawing>
              <wp:anchor distT="0" distB="215900" distL="114300" distR="114300" simplePos="0" relativeHeight="251659264" behindDoc="0" locked="0" layoutInCell="1" allowOverlap="1" wp14:anchorId="4C8E7574" wp14:editId="2459028F">
                <wp:simplePos x="0" y="0"/>
                <wp:positionH relativeFrom="column">
                  <wp:posOffset>-38100</wp:posOffset>
                </wp:positionH>
                <wp:positionV relativeFrom="page">
                  <wp:posOffset>1370965</wp:posOffset>
                </wp:positionV>
                <wp:extent cx="6400800" cy="1748790"/>
                <wp:effectExtent l="0" t="0" r="0" b="3810"/>
                <wp:wrapTopAndBottom/>
                <wp:docPr id="1352369246" name="Rounded Rectangle 8"/>
                <wp:cNvGraphicFramePr/>
                <a:graphic xmlns:a="http://schemas.openxmlformats.org/drawingml/2006/main">
                  <a:graphicData uri="http://schemas.microsoft.com/office/word/2010/wordprocessingShape">
                    <wps:wsp>
                      <wps:cNvSpPr/>
                      <wps:spPr>
                        <a:xfrm>
                          <a:off x="0" y="0"/>
                          <a:ext cx="6400800" cy="1748790"/>
                        </a:xfrm>
                        <a:prstGeom prst="roundRect">
                          <a:avLst>
                            <a:gd name="adj" fmla="val 2842"/>
                          </a:avLst>
                        </a:prstGeom>
                        <a:solidFill>
                          <a:srgbClr val="F0474D"/>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7F7B203" w14:textId="77777777" w:rsidR="00917FA8" w:rsidRPr="00AC00B0" w:rsidRDefault="00917FA8" w:rsidP="00917FA8">
                            <w:pPr>
                              <w:pStyle w:val="Heading9"/>
                              <w:rPr>
                                <w:color w:val="FFFFFF" w:themeColor="background1"/>
                              </w:rPr>
                            </w:pPr>
                            <w:r w:rsidRPr="00AC00B0">
                              <w:rPr>
                                <w:color w:val="FFFFFF" w:themeColor="background1"/>
                              </w:rPr>
                              <w:t xml:space="preserve">Intergenerational worship helps foster healthy faith communities and individual faith development. This segment is an opportunity for all members of your church to learn and grow together. </w:t>
                            </w:r>
                          </w:p>
                          <w:p w14:paraId="1474DA02" w14:textId="77777777" w:rsidR="00917FA8" w:rsidRPr="00AC00B0" w:rsidRDefault="00917FA8" w:rsidP="00917FA8">
                            <w:pPr>
                              <w:pStyle w:val="Heading5"/>
                              <w:rPr>
                                <w:color w:val="FFFFFF" w:themeColor="background1"/>
                                <w:sz w:val="20"/>
                                <w:szCs w:val="20"/>
                              </w:rPr>
                            </w:pPr>
                            <w:r w:rsidRPr="00AC00B0">
                              <w:rPr>
                                <w:color w:val="FFFFFF" w:themeColor="background1"/>
                                <w:sz w:val="20"/>
                                <w:szCs w:val="20"/>
                              </w:rPr>
                              <w:t>To maximise impact:</w:t>
                            </w:r>
                          </w:p>
                          <w:p w14:paraId="61DC4C0D" w14:textId="77777777" w:rsidR="00917FA8" w:rsidRPr="00724E61" w:rsidRDefault="00917FA8" w:rsidP="00917FA8">
                            <w:pPr>
                              <w:pStyle w:val="ListParagraph"/>
                              <w:rPr>
                                <w:color w:val="FFFFFF" w:themeColor="background1"/>
                                <w:sz w:val="20"/>
                                <w:szCs w:val="20"/>
                              </w:rPr>
                            </w:pPr>
                            <w:r w:rsidRPr="00724E61">
                              <w:rPr>
                                <w:color w:val="FFFFFF" w:themeColor="background1"/>
                                <w:sz w:val="20"/>
                                <w:szCs w:val="20"/>
                              </w:rPr>
                              <w:t>Choose volunteers/participants from different generations</w:t>
                            </w:r>
                          </w:p>
                          <w:p w14:paraId="5B5E79F2" w14:textId="77777777" w:rsidR="00917FA8" w:rsidRPr="00724E61" w:rsidRDefault="00917FA8" w:rsidP="00917FA8">
                            <w:pPr>
                              <w:pStyle w:val="ListParagraph"/>
                              <w:rPr>
                                <w:color w:val="FFFFFF" w:themeColor="background1"/>
                                <w:sz w:val="20"/>
                                <w:szCs w:val="20"/>
                              </w:rPr>
                            </w:pPr>
                            <w:r w:rsidRPr="00724E61">
                              <w:rPr>
                                <w:color w:val="FFFFFF" w:themeColor="background1"/>
                                <w:sz w:val="20"/>
                                <w:szCs w:val="20"/>
                              </w:rPr>
                              <w:t>Ask everyone to participate in discussions</w:t>
                            </w:r>
                          </w:p>
                          <w:p w14:paraId="52790FFB" w14:textId="77777777" w:rsidR="00917FA8" w:rsidRPr="00724E61" w:rsidRDefault="00917FA8" w:rsidP="00917FA8">
                            <w:pPr>
                              <w:pStyle w:val="ListParagraph"/>
                              <w:rPr>
                                <w:color w:val="FFFFFF" w:themeColor="background1"/>
                                <w:sz w:val="20"/>
                                <w:szCs w:val="20"/>
                              </w:rPr>
                            </w:pPr>
                            <w:r w:rsidRPr="00724E61">
                              <w:rPr>
                                <w:color w:val="FFFFFF" w:themeColor="background1"/>
                                <w:sz w:val="20"/>
                                <w:szCs w:val="20"/>
                              </w:rPr>
                              <w:t>Involve everyone in interactive activities</w:t>
                            </w:r>
                          </w:p>
                        </w:txbxContent>
                      </wps:txbx>
                      <wps:bodyPr rot="0" spcFirstLastPara="0" vertOverflow="overflow" horzOverflow="overflow" vert="horz" wrap="square" lIns="216000" tIns="144000" rIns="21600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8E7574" id="Rounded Rectangle 8" o:spid="_x0000_s1026" style="position:absolute;margin-left:-3pt;margin-top:107.95pt;width:7in;height:137.7pt;z-index:251659264;visibility:visible;mso-wrap-style:square;mso-width-percent:0;mso-height-percent:0;mso-wrap-distance-left:9pt;mso-wrap-distance-top:0;mso-wrap-distance-right:9pt;mso-wrap-distance-bottom:17pt;mso-position-horizontal:absolute;mso-position-horizontal-relative:text;mso-position-vertical:absolute;mso-position-vertical-relative:page;mso-width-percent:0;mso-height-percent:0;mso-width-relative:margin;mso-height-relative:margin;v-text-anchor:top" arcsize="186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" fillcolor="#f0474d" stroked="f" strokeweight="1pt">
                <v:stroke joinstyle="miter"/>
                <v:textbox inset="6mm,4mm,6mm,3mm">
                  <w:txbxContent>
                    <w:p w14:paraId="17F7B203" w14:textId="77777777" w:rsidR="00917FA8" w:rsidRPr="00AC00B0" w:rsidRDefault="00917FA8" w:rsidP="00917FA8">
                      <w:pPr>
                        <w:pStyle w:val="Heading9"/>
                        <w:rPr>
                          <w:color w:val="FFFFFF" w:themeColor="background1"/>
                        </w:rPr>
                      </w:pPr>
                      <w:r w:rsidRPr="00AC00B0">
                        <w:rPr>
                          <w:color w:val="FFFFFF" w:themeColor="background1"/>
                        </w:rPr>
                        <w:t xml:space="preserve">Intergenerational worship helps foster healthy faith communities and individual faith development. This segment is an opportunity for all members of your church to learn and grow together. </w:t>
                      </w:r>
                    </w:p>
                    <w:p w14:paraId="1474DA02" w14:textId="77777777" w:rsidR="00917FA8" w:rsidRPr="00AC00B0" w:rsidRDefault="00917FA8" w:rsidP="00917FA8">
                      <w:pPr>
                        <w:pStyle w:val="Heading5"/>
                        <w:rPr>
                          <w:color w:val="FFFFFF" w:themeColor="background1"/>
                          <w:sz w:val="20"/>
                          <w:szCs w:val="20"/>
                        </w:rPr>
                      </w:pPr>
                      <w:r w:rsidRPr="00AC00B0">
                        <w:rPr>
                          <w:color w:val="FFFFFF" w:themeColor="background1"/>
                          <w:sz w:val="20"/>
                          <w:szCs w:val="20"/>
                        </w:rPr>
                        <w:t>To maximise impact:</w:t>
                      </w:r>
                    </w:p>
                    <w:p w14:paraId="61DC4C0D" w14:textId="77777777" w:rsidR="00917FA8" w:rsidRPr="00724E61" w:rsidRDefault="00917FA8" w:rsidP="00917FA8">
                      <w:pPr>
                        <w:pStyle w:val="ListParagraph"/>
                        <w:rPr>
                          <w:color w:val="FFFFFF" w:themeColor="background1"/>
                          <w:sz w:val="20"/>
                          <w:szCs w:val="20"/>
                        </w:rPr>
                      </w:pPr>
                      <w:r w:rsidRPr="00724E61">
                        <w:rPr>
                          <w:color w:val="FFFFFF" w:themeColor="background1"/>
                          <w:sz w:val="20"/>
                          <w:szCs w:val="20"/>
                        </w:rPr>
                        <w:t>Choose volunteers/participants from different generations</w:t>
                      </w:r>
                    </w:p>
                    <w:p w14:paraId="5B5E79F2" w14:textId="77777777" w:rsidR="00917FA8" w:rsidRPr="00724E61" w:rsidRDefault="00917FA8" w:rsidP="00917FA8">
                      <w:pPr>
                        <w:pStyle w:val="ListParagraph"/>
                        <w:rPr>
                          <w:color w:val="FFFFFF" w:themeColor="background1"/>
                          <w:sz w:val="20"/>
                          <w:szCs w:val="20"/>
                        </w:rPr>
                      </w:pPr>
                      <w:r w:rsidRPr="00724E61">
                        <w:rPr>
                          <w:color w:val="FFFFFF" w:themeColor="background1"/>
                          <w:sz w:val="20"/>
                          <w:szCs w:val="20"/>
                        </w:rPr>
                        <w:t>Ask everyone to participate in discussions</w:t>
                      </w:r>
                    </w:p>
                    <w:p w14:paraId="52790FFB" w14:textId="77777777" w:rsidR="00917FA8" w:rsidRPr="00724E61" w:rsidRDefault="00917FA8" w:rsidP="00917FA8">
                      <w:pPr>
                        <w:pStyle w:val="ListParagraph"/>
                        <w:rPr>
                          <w:color w:val="FFFFFF" w:themeColor="background1"/>
                          <w:sz w:val="20"/>
                          <w:szCs w:val="20"/>
                        </w:rPr>
                      </w:pPr>
                      <w:r w:rsidRPr="00724E61">
                        <w:rPr>
                          <w:color w:val="FFFFFF" w:themeColor="background1"/>
                          <w:sz w:val="20"/>
                          <w:szCs w:val="20"/>
                        </w:rPr>
                        <w:t>Involve everyone in interactive activities</w:t>
                      </w:r>
                    </w:p>
                  </w:txbxContent>
                </v:textbox>
                <w10:wrap type="topAndBottom" anchory="page"/>
              </v:roundrect>
            </w:pict>
          </mc:Fallback>
        </mc:AlternateContent>
      </w:r>
      <w:r w:rsidR="00F61395">
        <w:rPr>
          <w:noProof/>
        </w:rPr>
        <w:drawing>
          <wp:inline distT="0" distB="0" distL="0" distR="0" wp14:anchorId="4D06BC19" wp14:editId="600C351D">
            <wp:extent cx="6361044" cy="130040"/>
            <wp:effectExtent l="0" t="0" r="0" b="0"/>
            <wp:docPr id="1361209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209523" name="Picture 1361209523"/>
                    <pic:cNvPicPr/>
                  </pic:nvPicPr>
                  <pic:blipFill rotWithShape="1">
                    <a:blip r:embed="rId10" cstate="print">
                      <a:extLst>
                        <a:ext uri="{28A0092B-C50C-407E-A947-70E740481C1C}">
                          <a14:useLocalDpi xmlns:a14="http://schemas.microsoft.com/office/drawing/2010/main" val="0"/>
                        </a:ext>
                      </a:extLst>
                    </a:blip>
                    <a:srcRect l="13910" t="2" r="18785" b="-107059"/>
                    <a:stretch/>
                  </pic:blipFill>
                  <pic:spPr bwMode="auto">
                    <a:xfrm>
                      <a:off x="0" y="0"/>
                      <a:ext cx="6413881" cy="131120"/>
                    </a:xfrm>
                    <a:prstGeom prst="rect">
                      <a:avLst/>
                    </a:prstGeom>
                    <a:ln>
                      <a:noFill/>
                    </a:ln>
                    <a:extLst>
                      <a:ext uri="{53640926-AAD7-44D8-BBD7-CCE9431645EC}">
                        <a14:shadowObscured xmlns:a14="http://schemas.microsoft.com/office/drawing/2010/main"/>
                      </a:ext>
                    </a:extLst>
                  </pic:spPr>
                </pic:pic>
              </a:graphicData>
            </a:graphic>
          </wp:inline>
        </w:drawing>
      </w:r>
    </w:p>
    <w:p w14:paraId="3D6748B6" w14:textId="183811AD" w:rsidR="00A26FD4" w:rsidRDefault="00A26FD4" w:rsidP="00970689">
      <w:pPr>
        <w:pStyle w:val="Heading1"/>
      </w:pPr>
      <w:r>
        <w:t>Option 1: Copy me</w:t>
      </w:r>
    </w:p>
    <w:p w14:paraId="3E5D31ED" w14:textId="77777777" w:rsidR="00A26FD4" w:rsidRDefault="00A26FD4" w:rsidP="00A26FD4">
      <w:r>
        <w:t>Explain that you want everyone to copy you (or a volunteer).</w:t>
      </w:r>
    </w:p>
    <w:p w14:paraId="7F1F5161" w14:textId="77777777" w:rsidR="00A26FD4" w:rsidRDefault="00A26FD4" w:rsidP="00D91D7D">
      <w:pPr>
        <w:pStyle w:val="Heading5"/>
      </w:pPr>
      <w:r>
        <w:t>Firstly, I want you to talk like me.</w:t>
      </w:r>
    </w:p>
    <w:p w14:paraId="66D84A3B" w14:textId="06E7D203" w:rsidR="00A26FD4" w:rsidRDefault="00A26FD4" w:rsidP="00A26FD4">
      <w:r>
        <w:t>Use a silly voice and ask everyone to repeat the phrase, “Talk like me” in a similar voice.</w:t>
      </w:r>
      <w:r w:rsidR="00D91D7D">
        <w:br/>
      </w:r>
      <w:r>
        <w:t>Repeat a couple of times.</w:t>
      </w:r>
    </w:p>
    <w:p w14:paraId="51DD51A2" w14:textId="77777777" w:rsidR="00A26FD4" w:rsidRDefault="00A26FD4" w:rsidP="00D91D7D">
      <w:pPr>
        <w:pStyle w:val="Heading5"/>
      </w:pPr>
      <w:r>
        <w:t xml:space="preserve">Secondly, I want you to walk like me. </w:t>
      </w:r>
    </w:p>
    <w:p w14:paraId="13352527" w14:textId="147EF0A9" w:rsidR="00A26FD4" w:rsidRDefault="00A26FD4" w:rsidP="00A26FD4">
      <w:r>
        <w:t>Walk in different ways and ask everyone to copy you.</w:t>
      </w:r>
    </w:p>
    <w:p w14:paraId="78DEF2E6" w14:textId="77777777" w:rsidR="00A26FD4" w:rsidRDefault="00A26FD4" w:rsidP="00D91D7D">
      <w:pPr>
        <w:pStyle w:val="Heading5"/>
      </w:pPr>
      <w:r>
        <w:t>Thirdly, I want you to look like me.</w:t>
      </w:r>
    </w:p>
    <w:p w14:paraId="15C7F5A4" w14:textId="35C79539" w:rsidR="00A26FD4" w:rsidRDefault="00A26FD4" w:rsidP="00A26FD4">
      <w:r>
        <w:t>Make a funny face and ask everyone to copy you.</w:t>
      </w:r>
    </w:p>
    <w:p w14:paraId="07799670" w14:textId="43A70B64" w:rsidR="00A26FD4" w:rsidRDefault="00A26FD4" w:rsidP="00D91D7D">
      <w:pPr>
        <w:pStyle w:val="Heading5"/>
      </w:pPr>
      <w:r>
        <w:t>You are all just like me!</w:t>
      </w:r>
    </w:p>
    <w:p w14:paraId="5E8D0BEB" w14:textId="77777777" w:rsidR="00A26FD4" w:rsidRDefault="00A26FD4" w:rsidP="00D91D7D">
      <w:pPr>
        <w:pStyle w:val="Heading5"/>
      </w:pPr>
      <w:r>
        <w:t>Has anyone ever said to you that you are “Just like your mother!” or “Just like your father!” or “Just like your brother!”? Who do people say you are like?</w:t>
      </w:r>
    </w:p>
    <w:p w14:paraId="35BC01F0" w14:textId="77777777" w:rsidR="00A26FD4" w:rsidRDefault="00A26FD4" w:rsidP="00A26FD4">
      <w:r>
        <w:t>Allow for some responses.</w:t>
      </w:r>
    </w:p>
    <w:p w14:paraId="26CE56B7" w14:textId="68E0D26A" w:rsidR="00A26FD4" w:rsidRDefault="00A26FD4" w:rsidP="00D91D7D">
      <w:pPr>
        <w:pStyle w:val="Heading5"/>
      </w:pPr>
      <w:r>
        <w:t>What do you think they meant when they said you were like that person?</w:t>
      </w:r>
    </w:p>
    <w:p w14:paraId="54E17B07" w14:textId="77777777" w:rsidR="00A26FD4" w:rsidRDefault="00A26FD4" w:rsidP="00D91D7D">
      <w:pPr>
        <w:pStyle w:val="Heading5"/>
      </w:pPr>
      <w:r>
        <w:t>Sometimes we look like other people, sometimes we speak like other people, sometimes we think like other people, sometimes we act like other people.</w:t>
      </w:r>
    </w:p>
    <w:p w14:paraId="57DBF3C4" w14:textId="77777777" w:rsidR="00D91D7D" w:rsidRDefault="00A26FD4" w:rsidP="00D91D7D">
      <w:pPr>
        <w:pStyle w:val="Heading5"/>
      </w:pPr>
      <w:r>
        <w:t>You might be confident like your mother, or have a voice that sounds like your sister, or have eyes that are like your father’s, or be kind like your brother.</w:t>
      </w:r>
    </w:p>
    <w:p w14:paraId="3F834498" w14:textId="1E69B1F0" w:rsidR="00A26FD4" w:rsidRDefault="00A26FD4" w:rsidP="00D91D7D">
      <w:pPr>
        <w:pStyle w:val="Heading5"/>
      </w:pPr>
      <w:r>
        <w:lastRenderedPageBreak/>
        <w:t>I wonder if anyone has ever said that you are just like Jesus?</w:t>
      </w:r>
    </w:p>
    <w:p w14:paraId="45F3FD8F" w14:textId="54939760" w:rsidR="00A26FD4" w:rsidRDefault="00A26FD4" w:rsidP="00D91D7D">
      <w:pPr>
        <w:pStyle w:val="Heading5"/>
      </w:pPr>
      <w:r>
        <w:t>Ephesians 5:2a (NLT) says, “Live a life filled with love, following the example of Christ.”</w:t>
      </w:r>
    </w:p>
    <w:p w14:paraId="5DFC6D22" w14:textId="1CA34FD1" w:rsidR="00A26FD4" w:rsidRDefault="00A26FD4" w:rsidP="00D91D7D">
      <w:pPr>
        <w:pStyle w:val="Heading5"/>
      </w:pPr>
      <w:r>
        <w:t>Today we are talking about being Jesus-centred. When we are Jesus-centred, we try to be like Jesus. We try to think like Jesus, talk like Jesus and act like Jesus.</w:t>
      </w:r>
    </w:p>
    <w:p w14:paraId="15664605" w14:textId="24BBA9F7" w:rsidR="00A26FD4" w:rsidRDefault="00A26FD4" w:rsidP="00D91D7D">
      <w:pPr>
        <w:pStyle w:val="Heading5"/>
      </w:pPr>
      <w:r>
        <w:t xml:space="preserve">We try to follow his example. </w:t>
      </w:r>
    </w:p>
    <w:p w14:paraId="76BA2F68" w14:textId="3038CC77" w:rsidR="00A26FD4" w:rsidRDefault="00A26FD4" w:rsidP="00D91D7D">
      <w:pPr>
        <w:pStyle w:val="Heading5"/>
      </w:pPr>
      <w:r>
        <w:t>What are some of the things that Jesus taught us?</w:t>
      </w:r>
    </w:p>
    <w:p w14:paraId="6FF0C496" w14:textId="0190988C" w:rsidR="00A26FD4" w:rsidRDefault="00A26FD4" w:rsidP="00A26FD4">
      <w:r>
        <w:t>Invite people of all ages to shout them out or share them using the microphone.</w:t>
      </w:r>
    </w:p>
    <w:p w14:paraId="0A3BE413" w14:textId="77777777" w:rsidR="00157A9E" w:rsidRDefault="00A26FD4" w:rsidP="00D237E1">
      <w:pPr>
        <w:pStyle w:val="ListParagraph"/>
      </w:pPr>
      <w:r>
        <w:t>Examples:</w:t>
      </w:r>
    </w:p>
    <w:p w14:paraId="1C888CF8" w14:textId="38D97A76" w:rsidR="00A26FD4" w:rsidRDefault="00A26FD4" w:rsidP="00D237E1">
      <w:pPr>
        <w:pStyle w:val="ListParagraph"/>
      </w:pPr>
      <w:r>
        <w:t>You are forgiven (Luke 5:20)</w:t>
      </w:r>
    </w:p>
    <w:p w14:paraId="0CD9A7A4" w14:textId="57CD814B" w:rsidR="00A26FD4" w:rsidRDefault="00A26FD4" w:rsidP="00D237E1">
      <w:pPr>
        <w:pStyle w:val="ListParagraph"/>
      </w:pPr>
      <w:r>
        <w:t>Treat others the way you want to be treated (Luke 6:31)</w:t>
      </w:r>
    </w:p>
    <w:p w14:paraId="614449E5" w14:textId="6C3572DE" w:rsidR="00A26FD4" w:rsidRDefault="00A26FD4" w:rsidP="00157A9E">
      <w:pPr>
        <w:pStyle w:val="Heading5"/>
      </w:pPr>
      <w:r>
        <w:t xml:space="preserve">What are some things that Jesus did? </w:t>
      </w:r>
    </w:p>
    <w:p w14:paraId="3AE136E8" w14:textId="04E9F31F" w:rsidR="00A26FD4" w:rsidRDefault="00A26FD4" w:rsidP="00A26FD4">
      <w:r>
        <w:t>Invite people of all ages to shout them out or share them using the microphone.</w:t>
      </w:r>
    </w:p>
    <w:p w14:paraId="6D04391F" w14:textId="7DCC92C0" w:rsidR="00A26FD4" w:rsidRDefault="00A26FD4" w:rsidP="00D237E1">
      <w:pPr>
        <w:pStyle w:val="ListParagraph"/>
      </w:pPr>
      <w:r>
        <w:t>Examples:</w:t>
      </w:r>
    </w:p>
    <w:p w14:paraId="5610481B" w14:textId="24CFC132" w:rsidR="00A26FD4" w:rsidRDefault="00A26FD4" w:rsidP="00D237E1">
      <w:pPr>
        <w:pStyle w:val="ListParagraph"/>
      </w:pPr>
      <w:r>
        <w:t>He found quiet places to pray (Luke 5:16)</w:t>
      </w:r>
    </w:p>
    <w:p w14:paraId="49AB1896" w14:textId="78555965" w:rsidR="00A26FD4" w:rsidRDefault="00A26FD4" w:rsidP="00D237E1">
      <w:pPr>
        <w:pStyle w:val="ListParagraph"/>
      </w:pPr>
      <w:r>
        <w:t>He spent time working and having fun with his friends (John 2, Luke 5)</w:t>
      </w:r>
    </w:p>
    <w:p w14:paraId="5285ED72" w14:textId="6E06EB18" w:rsidR="00A26FD4" w:rsidRDefault="00A26FD4" w:rsidP="00D237E1">
      <w:pPr>
        <w:pStyle w:val="ListParagraph"/>
      </w:pPr>
      <w:r>
        <w:t>He taught people about God (Matthew 5)</w:t>
      </w:r>
    </w:p>
    <w:p w14:paraId="65E3A806" w14:textId="2BA79088" w:rsidR="00A26FD4" w:rsidRDefault="00A26FD4" w:rsidP="00970689">
      <w:pPr>
        <w:pStyle w:val="Heading5"/>
      </w:pPr>
      <w:r>
        <w:t xml:space="preserve">Together, let’s pray that we would become more like Jesus every day. </w:t>
      </w:r>
    </w:p>
    <w:p w14:paraId="661F24CB" w14:textId="3A79D056" w:rsidR="00A26FD4" w:rsidRDefault="00A26FD4" w:rsidP="00970689">
      <w:pPr>
        <w:pStyle w:val="Heading5"/>
      </w:pPr>
      <w:r>
        <w:t xml:space="preserve">Lord, help us to grow more like you every day. Help us to get to know you better. By your Spirit, help us to think like you, talk like you and act like you. </w:t>
      </w:r>
      <w:r w:rsidR="00970689">
        <w:br/>
      </w:r>
      <w:r>
        <w:t xml:space="preserve">In Jesus’ name, Amen. </w:t>
      </w:r>
    </w:p>
    <w:p w14:paraId="00D77F56" w14:textId="77777777" w:rsidR="005223E0" w:rsidRPr="005223E0" w:rsidRDefault="005223E0" w:rsidP="005223E0"/>
    <w:p w14:paraId="3E259EBD" w14:textId="544524C1" w:rsidR="00A26FD4" w:rsidRDefault="005223E0" w:rsidP="00A26FD4">
      <w:r>
        <w:rPr>
          <w:noProof/>
        </w:rPr>
        <w:drawing>
          <wp:inline distT="0" distB="0" distL="0" distR="0" wp14:anchorId="57EFF2EC" wp14:editId="43F9C520">
            <wp:extent cx="6210935" cy="126488"/>
            <wp:effectExtent l="0" t="0" r="0" b="0"/>
            <wp:docPr id="12922989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209523" name="Picture 1361209523"/>
                    <pic:cNvPicPr/>
                  </pic:nvPicPr>
                  <pic:blipFill rotWithShape="1">
                    <a:blip r:embed="rId10" cstate="print">
                      <a:extLst>
                        <a:ext uri="{28A0092B-C50C-407E-A947-70E740481C1C}">
                          <a14:useLocalDpi xmlns:a14="http://schemas.microsoft.com/office/drawing/2010/main" val="0"/>
                        </a:ext>
                      </a:extLst>
                    </a:blip>
                    <a:srcRect l="13910" t="2" r="18785" b="-107059"/>
                    <a:stretch/>
                  </pic:blipFill>
                  <pic:spPr bwMode="auto">
                    <a:xfrm>
                      <a:off x="0" y="0"/>
                      <a:ext cx="6210935" cy="126488"/>
                    </a:xfrm>
                    <a:prstGeom prst="rect">
                      <a:avLst/>
                    </a:prstGeom>
                    <a:ln>
                      <a:noFill/>
                    </a:ln>
                    <a:extLst>
                      <a:ext uri="{53640926-AAD7-44D8-BBD7-CCE9431645EC}">
                        <a14:shadowObscured xmlns:a14="http://schemas.microsoft.com/office/drawing/2010/main"/>
                      </a:ext>
                    </a:extLst>
                  </pic:spPr>
                </pic:pic>
              </a:graphicData>
            </a:graphic>
          </wp:inline>
        </w:drawing>
      </w:r>
    </w:p>
    <w:p w14:paraId="09D19E68" w14:textId="5178FDDD" w:rsidR="00A26FD4" w:rsidRDefault="00A26FD4" w:rsidP="00970689">
      <w:pPr>
        <w:pStyle w:val="Heading1"/>
      </w:pPr>
      <w:r>
        <w:lastRenderedPageBreak/>
        <w:t>Option 2: Funny pictures</w:t>
      </w:r>
    </w:p>
    <w:p w14:paraId="49B6B76D" w14:textId="77777777" w:rsidR="00A26FD4" w:rsidRDefault="00A26FD4" w:rsidP="00A26FD4">
      <w:r>
        <w:t>Find some images of objects or animals that look like celebrities. Show the first picture and ask everyone to guess who it looks like. Try to find images that will be known by people from a range of generations.</w:t>
      </w:r>
    </w:p>
    <w:p w14:paraId="01A79A8E" w14:textId="77777777" w:rsidR="00A26FD4" w:rsidRDefault="00A26FD4" w:rsidP="00A26FD4">
      <w:r>
        <w:t>Then show a second image that displays the object/animal next to its celebrity look-alike. Here are some examples.</w:t>
      </w:r>
    </w:p>
    <w:p w14:paraId="4DB1C58E" w14:textId="77777777" w:rsidR="00C06E84" w:rsidRDefault="00C06E84" w:rsidP="00C06E84">
      <w:pPr>
        <w:rPr>
          <w:rFonts w:ascii="Aptos" w:eastAsia="Times New Roman" w:hAnsi="Aptos"/>
          <w:color w:val="000000"/>
          <w:szCs w:val="24"/>
        </w:rPr>
      </w:pPr>
      <w:r w:rsidRPr="00D31745">
        <w:rPr>
          <w:rFonts w:ascii="Aptos" w:eastAsia="Times New Roman" w:hAnsi="Aptos"/>
          <w:noProof/>
          <w:color w:val="000000"/>
          <w:szCs w:val="24"/>
        </w:rPr>
        <w:drawing>
          <wp:inline distT="0" distB="0" distL="0" distR="0" wp14:anchorId="4045BE97" wp14:editId="4EAD82B8">
            <wp:extent cx="867806" cy="650807"/>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84811" cy="663560"/>
                    </a:xfrm>
                    <a:prstGeom prst="rect">
                      <a:avLst/>
                    </a:prstGeom>
                    <a:noFill/>
                    <a:ln>
                      <a:noFill/>
                    </a:ln>
                  </pic:spPr>
                </pic:pic>
              </a:graphicData>
            </a:graphic>
          </wp:inline>
        </w:drawing>
      </w:r>
      <w:r>
        <w:rPr>
          <w:rFonts w:ascii="Aptos" w:eastAsia="Times New Roman" w:hAnsi="Aptos"/>
          <w:color w:val="000000"/>
          <w:szCs w:val="24"/>
        </w:rPr>
        <w:t xml:space="preserve"> </w:t>
      </w:r>
      <w:r w:rsidRPr="00224ECA">
        <w:rPr>
          <w:rFonts w:ascii="Aptos" w:eastAsia="Times New Roman" w:hAnsi="Aptos"/>
          <w:noProof/>
          <w:color w:val="000000"/>
          <w:szCs w:val="24"/>
        </w:rPr>
        <w:drawing>
          <wp:inline distT="0" distB="0" distL="0" distR="0" wp14:anchorId="717C9AD7" wp14:editId="544D2DAE">
            <wp:extent cx="1121310" cy="644760"/>
            <wp:effectExtent l="0" t="0" r="3175" b="3175"/>
            <wp:docPr id="2" name="Picture 2" descr="Cats That Look Like Celebr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ts That Look Like Celebriti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0" y="0"/>
                      <a:ext cx="1162997" cy="668730"/>
                    </a:xfrm>
                    <a:prstGeom prst="rect">
                      <a:avLst/>
                    </a:prstGeom>
                    <a:noFill/>
                    <a:ln>
                      <a:noFill/>
                    </a:ln>
                  </pic:spPr>
                </pic:pic>
              </a:graphicData>
            </a:graphic>
          </wp:inline>
        </w:drawing>
      </w:r>
      <w:r>
        <w:rPr>
          <w:rFonts w:ascii="Aptos" w:eastAsia="Times New Roman" w:hAnsi="Aptos"/>
          <w:color w:val="000000"/>
          <w:szCs w:val="24"/>
        </w:rPr>
        <w:t xml:space="preserve"> </w:t>
      </w:r>
      <w:r>
        <w:rPr>
          <w:rFonts w:ascii="Aptos" w:eastAsia="Times New Roman" w:hAnsi="Aptos"/>
          <w:noProof/>
          <w:color w:val="000000"/>
          <w:szCs w:val="24"/>
        </w:rPr>
        <w:drawing>
          <wp:inline distT="0" distB="0" distL="0" distR="0" wp14:anchorId="2FDE448D" wp14:editId="7CF8B4FA">
            <wp:extent cx="954484" cy="63632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H="1">
                      <a:off x="0" y="0"/>
                      <a:ext cx="968171" cy="645447"/>
                    </a:xfrm>
                    <a:prstGeom prst="rect">
                      <a:avLst/>
                    </a:prstGeom>
                    <a:noFill/>
                  </pic:spPr>
                </pic:pic>
              </a:graphicData>
            </a:graphic>
          </wp:inline>
        </w:drawing>
      </w:r>
      <w:r>
        <w:rPr>
          <w:rFonts w:ascii="Aptos" w:eastAsia="Times New Roman" w:hAnsi="Aptos"/>
          <w:color w:val="000000"/>
          <w:szCs w:val="24"/>
        </w:rPr>
        <w:t xml:space="preserve">  </w:t>
      </w:r>
      <w:r>
        <w:rPr>
          <w:rFonts w:ascii="Aptos" w:eastAsia="Times New Roman" w:hAnsi="Aptos"/>
          <w:noProof/>
          <w:color w:val="000000"/>
          <w:szCs w:val="24"/>
        </w:rPr>
        <w:drawing>
          <wp:inline distT="0" distB="0" distL="0" distR="0" wp14:anchorId="6C43E044" wp14:editId="7F8A9EDB">
            <wp:extent cx="888576" cy="634697"/>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6453" cy="654609"/>
                    </a:xfrm>
                    <a:prstGeom prst="rect">
                      <a:avLst/>
                    </a:prstGeom>
                    <a:noFill/>
                  </pic:spPr>
                </pic:pic>
              </a:graphicData>
            </a:graphic>
          </wp:inline>
        </w:drawing>
      </w:r>
      <w:r>
        <w:rPr>
          <w:rFonts w:ascii="Aptos" w:eastAsia="Times New Roman" w:hAnsi="Aptos"/>
          <w:color w:val="000000"/>
          <w:szCs w:val="24"/>
        </w:rPr>
        <w:t xml:space="preserve"> </w:t>
      </w:r>
      <w:r w:rsidRPr="000A4B3A">
        <w:rPr>
          <w:rFonts w:ascii="Aptos" w:eastAsia="Times New Roman" w:hAnsi="Aptos"/>
          <w:noProof/>
          <w:color w:val="000000"/>
          <w:szCs w:val="24"/>
        </w:rPr>
        <w:drawing>
          <wp:inline distT="0" distB="0" distL="0" distR="0" wp14:anchorId="1E8CC6E1" wp14:editId="19B66AAD">
            <wp:extent cx="1290781" cy="629088"/>
            <wp:effectExtent l="0" t="0" r="5080" b="0"/>
            <wp:docPr id="5" name="Picture 5" descr="Cat Looks Like Jamie From Mythbus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t Looks Like Jamie From Mythbuster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1113" cy="682860"/>
                    </a:xfrm>
                    <a:prstGeom prst="rect">
                      <a:avLst/>
                    </a:prstGeom>
                    <a:noFill/>
                    <a:ln>
                      <a:noFill/>
                    </a:ln>
                  </pic:spPr>
                </pic:pic>
              </a:graphicData>
            </a:graphic>
          </wp:inline>
        </w:drawing>
      </w:r>
    </w:p>
    <w:p w14:paraId="37F4AAB5" w14:textId="77777777" w:rsidR="00C06E84" w:rsidRDefault="00C06E84" w:rsidP="00C06E84">
      <w:pPr>
        <w:spacing w:after="0" w:line="240" w:lineRule="auto"/>
      </w:pPr>
      <w:r>
        <w:rPr>
          <w:noProof/>
        </w:rPr>
        <w:drawing>
          <wp:inline distT="0" distB="0" distL="0" distR="0" wp14:anchorId="06273D87" wp14:editId="2A700CE1">
            <wp:extent cx="1109495" cy="6355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51727" cy="659775"/>
                    </a:xfrm>
                    <a:prstGeom prst="rect">
                      <a:avLst/>
                    </a:prstGeom>
                    <a:noFill/>
                  </pic:spPr>
                </pic:pic>
              </a:graphicData>
            </a:graphic>
          </wp:inline>
        </w:drawing>
      </w:r>
      <w:r>
        <w:t xml:space="preserve"> </w:t>
      </w:r>
      <w:r>
        <w:rPr>
          <w:noProof/>
        </w:rPr>
        <w:drawing>
          <wp:inline distT="0" distB="0" distL="0" distR="0" wp14:anchorId="27AAED5B" wp14:editId="636078D3">
            <wp:extent cx="775874" cy="645083"/>
            <wp:effectExtent l="0" t="0" r="5715"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4643" cy="669003"/>
                    </a:xfrm>
                    <a:prstGeom prst="rect">
                      <a:avLst/>
                    </a:prstGeom>
                    <a:noFill/>
                  </pic:spPr>
                </pic:pic>
              </a:graphicData>
            </a:graphic>
          </wp:inline>
        </w:drawing>
      </w:r>
    </w:p>
    <w:p w14:paraId="796984AD" w14:textId="58EA81EE" w:rsidR="00A26FD4" w:rsidRDefault="00A26FD4" w:rsidP="00970689">
      <w:pPr>
        <w:pStyle w:val="Heading5"/>
      </w:pPr>
      <w:r>
        <w:t>Has anyone ever said to you that you are “Just like your mother!”, or “Just like your father!” or “Just like your brother!”? Who do people say you are like?</w:t>
      </w:r>
    </w:p>
    <w:p w14:paraId="7465D036" w14:textId="2A454FEF" w:rsidR="00A26FD4" w:rsidRDefault="00A26FD4" w:rsidP="00A26FD4">
      <w:r>
        <w:t>Allow for some responses.</w:t>
      </w:r>
    </w:p>
    <w:p w14:paraId="4E647BA1" w14:textId="65F78344" w:rsidR="00A26FD4" w:rsidRDefault="00A26FD4" w:rsidP="00D237E1">
      <w:pPr>
        <w:pStyle w:val="Heading5"/>
      </w:pPr>
      <w:r>
        <w:t>What do you think they meant when they said you were like that person?</w:t>
      </w:r>
    </w:p>
    <w:p w14:paraId="75F5F189" w14:textId="1A6CD2CD" w:rsidR="00A26FD4" w:rsidRDefault="00A26FD4" w:rsidP="00D237E1">
      <w:pPr>
        <w:pStyle w:val="Heading5"/>
      </w:pPr>
      <w:r>
        <w:t>Sometimes we look like other people, sometimes we speak like other people, sometimes we think like other people, sometimes we act like other people.</w:t>
      </w:r>
    </w:p>
    <w:p w14:paraId="6FB3AEBD" w14:textId="0911FBD6" w:rsidR="00A26FD4" w:rsidRDefault="00A26FD4" w:rsidP="00D237E1">
      <w:pPr>
        <w:pStyle w:val="Heading5"/>
      </w:pPr>
      <w:r>
        <w:t>You might be confident like your mother, or have a voice that sounds like your sister, or have eyes that are like your father’s, or be kind like your brother.</w:t>
      </w:r>
    </w:p>
    <w:p w14:paraId="44A7C8EB" w14:textId="3A54D493" w:rsidR="00A26FD4" w:rsidRDefault="00A26FD4" w:rsidP="00D237E1">
      <w:pPr>
        <w:pStyle w:val="Heading5"/>
      </w:pPr>
      <w:r>
        <w:t>I wonder if anyone has ever said that you are just like Jesus?</w:t>
      </w:r>
    </w:p>
    <w:p w14:paraId="1B2A8D2A" w14:textId="1A50AD59" w:rsidR="00A26FD4" w:rsidRDefault="00A26FD4" w:rsidP="00D237E1">
      <w:pPr>
        <w:pStyle w:val="Heading5"/>
      </w:pPr>
      <w:r>
        <w:t>Ephesians 5:2a (NLT) says, “Live a life filled with love, following the example of Christ.”</w:t>
      </w:r>
    </w:p>
    <w:p w14:paraId="363EE235" w14:textId="34EBF334" w:rsidR="00A26FD4" w:rsidRDefault="00A26FD4" w:rsidP="00D237E1">
      <w:pPr>
        <w:pStyle w:val="Heading5"/>
      </w:pPr>
      <w:r>
        <w:t>Today we are talking about being Jesus-centred. When we are Jesus-centred, we try to be like Jesus. We try to think like Jesus, talk like Jesus and act like Jesus.</w:t>
      </w:r>
    </w:p>
    <w:p w14:paraId="2A7255F6" w14:textId="1C5446A4" w:rsidR="00A26FD4" w:rsidRDefault="00A26FD4" w:rsidP="00D237E1">
      <w:pPr>
        <w:pStyle w:val="Heading5"/>
      </w:pPr>
      <w:r>
        <w:lastRenderedPageBreak/>
        <w:t xml:space="preserve">We try to follow his example. </w:t>
      </w:r>
    </w:p>
    <w:p w14:paraId="7F58841F" w14:textId="77777777" w:rsidR="00A26FD4" w:rsidRDefault="00A26FD4" w:rsidP="00D237E1">
      <w:pPr>
        <w:pStyle w:val="Heading5"/>
      </w:pPr>
      <w:r>
        <w:t>What are some of the things that Jesus said?</w:t>
      </w:r>
    </w:p>
    <w:p w14:paraId="01D19D97" w14:textId="77777777" w:rsidR="00A26FD4" w:rsidRDefault="00A26FD4" w:rsidP="00A26FD4"/>
    <w:p w14:paraId="059CA64D" w14:textId="25D33395" w:rsidR="00A26FD4" w:rsidRDefault="00A26FD4" w:rsidP="00A26FD4">
      <w:r>
        <w:t>Invite people of all ages to shout them out or share them using the microphone.</w:t>
      </w:r>
    </w:p>
    <w:p w14:paraId="65A48514" w14:textId="117E9B63" w:rsidR="00A26FD4" w:rsidRDefault="00A26FD4" w:rsidP="00D237E1">
      <w:pPr>
        <w:pStyle w:val="ListParagraph"/>
      </w:pPr>
      <w:r>
        <w:t>Examples:</w:t>
      </w:r>
    </w:p>
    <w:p w14:paraId="73923770" w14:textId="37C37C8E" w:rsidR="00A26FD4" w:rsidRDefault="00A26FD4" w:rsidP="00D237E1">
      <w:pPr>
        <w:pStyle w:val="ListParagraph"/>
      </w:pPr>
      <w:r>
        <w:t>You are forgiven (Luke 5:20)</w:t>
      </w:r>
    </w:p>
    <w:p w14:paraId="1AC82B9D" w14:textId="14A761FC" w:rsidR="00A26FD4" w:rsidRDefault="00A26FD4" w:rsidP="00D237E1">
      <w:pPr>
        <w:pStyle w:val="ListParagraph"/>
      </w:pPr>
      <w:r>
        <w:t>Treat others the way you want to be treated (Luke 6:31)</w:t>
      </w:r>
    </w:p>
    <w:p w14:paraId="3E4F4B6C" w14:textId="4A9A767E" w:rsidR="00A26FD4" w:rsidRDefault="00A26FD4" w:rsidP="00D237E1">
      <w:pPr>
        <w:pStyle w:val="Heading5"/>
      </w:pPr>
      <w:r>
        <w:t xml:space="preserve">What are some things that Jesus did? </w:t>
      </w:r>
    </w:p>
    <w:p w14:paraId="2FC3B061" w14:textId="42B7A3A0" w:rsidR="00A26FD4" w:rsidRDefault="00A26FD4" w:rsidP="00A26FD4">
      <w:r>
        <w:t>Invite people of all ages to shout them out or share them using the microphone.</w:t>
      </w:r>
    </w:p>
    <w:p w14:paraId="015232F1" w14:textId="716C38B0" w:rsidR="00A26FD4" w:rsidRDefault="00A26FD4" w:rsidP="00D237E1">
      <w:pPr>
        <w:pStyle w:val="ListParagraph"/>
      </w:pPr>
      <w:r>
        <w:t>Examples:</w:t>
      </w:r>
    </w:p>
    <w:p w14:paraId="4978E66C" w14:textId="60ED5400" w:rsidR="00A26FD4" w:rsidRDefault="00A26FD4" w:rsidP="00D237E1">
      <w:pPr>
        <w:pStyle w:val="ListParagraph"/>
      </w:pPr>
      <w:r>
        <w:t>He found quiet places to pray (Luke 5:16)</w:t>
      </w:r>
    </w:p>
    <w:p w14:paraId="3E2C90C8" w14:textId="5AC04F30" w:rsidR="00A26FD4" w:rsidRDefault="00A26FD4" w:rsidP="00D237E1">
      <w:pPr>
        <w:pStyle w:val="ListParagraph"/>
      </w:pPr>
      <w:r>
        <w:t>He spent time working and having fun with his friends (John 2, Luke 5)</w:t>
      </w:r>
    </w:p>
    <w:p w14:paraId="7B2A3F30" w14:textId="5CB8A074" w:rsidR="00A26FD4" w:rsidRDefault="00A26FD4" w:rsidP="00D237E1">
      <w:pPr>
        <w:pStyle w:val="ListParagraph"/>
      </w:pPr>
      <w:r>
        <w:t>He taught people about God (Matthew 5)</w:t>
      </w:r>
    </w:p>
    <w:p w14:paraId="53398E50" w14:textId="3348E0FD" w:rsidR="00A26FD4" w:rsidRDefault="00A26FD4" w:rsidP="00D237E1">
      <w:pPr>
        <w:pStyle w:val="Heading5"/>
      </w:pPr>
      <w:r>
        <w:t xml:space="preserve">Together, let’s pray that we would become more like Jesus every day. </w:t>
      </w:r>
    </w:p>
    <w:p w14:paraId="6A6192B3" w14:textId="7FC2944A" w:rsidR="00A26FD4" w:rsidRDefault="00A26FD4" w:rsidP="00D237E1">
      <w:pPr>
        <w:pStyle w:val="Heading5"/>
      </w:pPr>
      <w:r>
        <w:t xml:space="preserve">Lord, help us to grow more like you every day. Help us to get to know you better. By your Spirit, help us to think like you, talk like you and act like you. </w:t>
      </w:r>
      <w:r w:rsidR="00D237E1">
        <w:br/>
      </w:r>
      <w:r>
        <w:t xml:space="preserve">In Jesus’ name, Amen. </w:t>
      </w:r>
    </w:p>
    <w:p w14:paraId="3C45D942" w14:textId="77777777" w:rsidR="00A26FD4" w:rsidRDefault="00A26FD4" w:rsidP="00A26FD4"/>
    <w:p w14:paraId="1E74E2FF" w14:textId="7A9005CF" w:rsidR="00A26FD4" w:rsidRDefault="005223E0" w:rsidP="00A26FD4">
      <w:r>
        <w:rPr>
          <w:noProof/>
        </w:rPr>
        <w:drawing>
          <wp:inline distT="0" distB="0" distL="0" distR="0" wp14:anchorId="0BD1EA9B" wp14:editId="27ECD6D1">
            <wp:extent cx="6210935" cy="126488"/>
            <wp:effectExtent l="0" t="0" r="0" b="0"/>
            <wp:docPr id="6877261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209523" name="Picture 1361209523"/>
                    <pic:cNvPicPr/>
                  </pic:nvPicPr>
                  <pic:blipFill rotWithShape="1">
                    <a:blip r:embed="rId10" cstate="print">
                      <a:extLst>
                        <a:ext uri="{28A0092B-C50C-407E-A947-70E740481C1C}">
                          <a14:useLocalDpi xmlns:a14="http://schemas.microsoft.com/office/drawing/2010/main" val="0"/>
                        </a:ext>
                      </a:extLst>
                    </a:blip>
                    <a:srcRect l="13910" t="2" r="18785" b="-107059"/>
                    <a:stretch/>
                  </pic:blipFill>
                  <pic:spPr bwMode="auto">
                    <a:xfrm>
                      <a:off x="0" y="0"/>
                      <a:ext cx="6210935" cy="126488"/>
                    </a:xfrm>
                    <a:prstGeom prst="rect">
                      <a:avLst/>
                    </a:prstGeom>
                    <a:ln>
                      <a:noFill/>
                    </a:ln>
                    <a:extLst>
                      <a:ext uri="{53640926-AAD7-44D8-BBD7-CCE9431645EC}">
                        <a14:shadowObscured xmlns:a14="http://schemas.microsoft.com/office/drawing/2010/main"/>
                      </a:ext>
                    </a:extLst>
                  </pic:spPr>
                </pic:pic>
              </a:graphicData>
            </a:graphic>
          </wp:inline>
        </w:drawing>
      </w:r>
    </w:p>
    <w:p w14:paraId="5EF4124F" w14:textId="2CEBFC8E" w:rsidR="00A26FD4" w:rsidRDefault="00A26FD4" w:rsidP="00D237E1">
      <w:pPr>
        <w:pStyle w:val="Heading1"/>
      </w:pPr>
      <w:r>
        <w:t>Option 3: Family resemblance</w:t>
      </w:r>
    </w:p>
    <w:p w14:paraId="546F3E95" w14:textId="77777777" w:rsidR="00A26FD4" w:rsidRDefault="00A26FD4" w:rsidP="00A26FD4">
      <w:r>
        <w:t xml:space="preserve">Collect photos of children from your corps and their parents, siblings or grandparents who like look them. Print (with permission) several copies of each. </w:t>
      </w:r>
    </w:p>
    <w:p w14:paraId="6131BB52" w14:textId="14F787E9" w:rsidR="00A26FD4" w:rsidRDefault="00A26FD4" w:rsidP="00A26FD4">
      <w:r>
        <w:t>Divide everyone into groups and give each group a set of photos. Ask them to match the photos together to show family resemblance.</w:t>
      </w:r>
    </w:p>
    <w:p w14:paraId="3BDE0D4A" w14:textId="40686C8A" w:rsidR="00A26FD4" w:rsidRDefault="00A26FD4" w:rsidP="00D237E1">
      <w:pPr>
        <w:pStyle w:val="Heading5"/>
      </w:pPr>
      <w:r>
        <w:lastRenderedPageBreak/>
        <w:t>Has anyone ever said to you that you are “Just like your mother!”, or “Just like your father!” or “Just like your brother!”? Who do people say you are like?</w:t>
      </w:r>
    </w:p>
    <w:p w14:paraId="22526811" w14:textId="39ABDFBF" w:rsidR="00A26FD4" w:rsidRDefault="00A26FD4" w:rsidP="00A26FD4">
      <w:r>
        <w:t>Allow for some responses.</w:t>
      </w:r>
    </w:p>
    <w:p w14:paraId="14F57E4D" w14:textId="275C4650" w:rsidR="00A26FD4" w:rsidRDefault="00A26FD4" w:rsidP="00D237E1">
      <w:pPr>
        <w:pStyle w:val="Heading5"/>
      </w:pPr>
      <w:r>
        <w:t>What do you think they meant when they said you were like that person?</w:t>
      </w:r>
    </w:p>
    <w:p w14:paraId="4F75CFF2" w14:textId="77777777" w:rsidR="00D237E1" w:rsidRDefault="00A26FD4" w:rsidP="00D237E1">
      <w:pPr>
        <w:pStyle w:val="Heading5"/>
      </w:pPr>
      <w:r>
        <w:t>Sometimes we look like other people, sometimes we speak like other people, sometimes we think like other people, sometimes we act like other people.</w:t>
      </w:r>
    </w:p>
    <w:p w14:paraId="25DADFF7" w14:textId="54F7A372" w:rsidR="00A26FD4" w:rsidRDefault="00A26FD4" w:rsidP="00D237E1">
      <w:pPr>
        <w:pStyle w:val="Heading5"/>
      </w:pPr>
      <w:r>
        <w:t>You might be confident like your mother, or have a voice that sounds like your sister, or have eyes that are like your father’s, or be kind like your brother.</w:t>
      </w:r>
    </w:p>
    <w:p w14:paraId="0E4BAF1C" w14:textId="3BE45779" w:rsidR="00A26FD4" w:rsidRDefault="00A26FD4" w:rsidP="00D237E1">
      <w:pPr>
        <w:pStyle w:val="Heading5"/>
      </w:pPr>
      <w:r>
        <w:t>I wonder if anyone has ever said that you are just like Jesus?</w:t>
      </w:r>
    </w:p>
    <w:p w14:paraId="1DC95FC3" w14:textId="71F828B8" w:rsidR="00A26FD4" w:rsidRDefault="00A26FD4" w:rsidP="00D237E1">
      <w:pPr>
        <w:pStyle w:val="Heading5"/>
      </w:pPr>
      <w:r>
        <w:t>Ephesians 5:2a (NLT) says, “Live a life filled with love, following the example of Christ.”</w:t>
      </w:r>
    </w:p>
    <w:p w14:paraId="247D06DD" w14:textId="2290E0AF" w:rsidR="00A26FD4" w:rsidRDefault="00A26FD4" w:rsidP="00D237E1">
      <w:pPr>
        <w:pStyle w:val="Heading5"/>
      </w:pPr>
      <w:r>
        <w:t>Today we are talking about being Jesus-centred. When we are Jesus-centred, we try to be like Jesus. We try to think like Jesus, talk like Jesus and act like Jesus.</w:t>
      </w:r>
    </w:p>
    <w:p w14:paraId="379D344B" w14:textId="5E4940FD" w:rsidR="00A26FD4" w:rsidRDefault="00A26FD4" w:rsidP="00A26FD4">
      <w:r>
        <w:t xml:space="preserve">Place a few sheets large sheets of paper on a table. Ask for some volunteers to help record the answers. Explain that they can write words or draw pictures. </w:t>
      </w:r>
    </w:p>
    <w:p w14:paraId="0C4B89D3" w14:textId="1F6C2E3C" w:rsidR="00A26FD4" w:rsidRDefault="00A26FD4" w:rsidP="00D237E1">
      <w:pPr>
        <w:pStyle w:val="Heading5"/>
      </w:pPr>
      <w:r>
        <w:t>How would you describe Jesus?</w:t>
      </w:r>
    </w:p>
    <w:p w14:paraId="48F308BE" w14:textId="0B968E17" w:rsidR="00A26FD4" w:rsidRDefault="00A26FD4" w:rsidP="00D237E1">
      <w:pPr>
        <w:pStyle w:val="ListParagraph"/>
      </w:pPr>
      <w:r>
        <w:t>Example:</w:t>
      </w:r>
    </w:p>
    <w:p w14:paraId="2EA3377E" w14:textId="5E2849C8" w:rsidR="00A26FD4" w:rsidRDefault="00A26FD4" w:rsidP="00D237E1">
      <w:pPr>
        <w:pStyle w:val="ListParagraph"/>
      </w:pPr>
      <w:r>
        <w:t>Loving</w:t>
      </w:r>
    </w:p>
    <w:p w14:paraId="4694A7C7" w14:textId="0EC6EB39" w:rsidR="00A26FD4" w:rsidRDefault="00A26FD4" w:rsidP="00D237E1">
      <w:pPr>
        <w:pStyle w:val="ListParagraph"/>
      </w:pPr>
      <w:r>
        <w:t>Kind</w:t>
      </w:r>
    </w:p>
    <w:p w14:paraId="4FF55050" w14:textId="235EC6FB" w:rsidR="00A26FD4" w:rsidRDefault="00A26FD4" w:rsidP="00D237E1">
      <w:pPr>
        <w:pStyle w:val="ListParagraph"/>
      </w:pPr>
      <w:r>
        <w:t>Generous</w:t>
      </w:r>
    </w:p>
    <w:p w14:paraId="38206C85" w14:textId="4E595606" w:rsidR="00A26FD4" w:rsidRDefault="00A26FD4" w:rsidP="00D237E1">
      <w:pPr>
        <w:pStyle w:val="ListParagraph"/>
      </w:pPr>
      <w:r>
        <w:t>Peaceful</w:t>
      </w:r>
    </w:p>
    <w:p w14:paraId="67C290E0" w14:textId="7798E0B3" w:rsidR="00A26FD4" w:rsidRDefault="00A26FD4" w:rsidP="00A26FD4">
      <w:r>
        <w:t>Invite people of all ages to shout them out or share them using the microphone.</w:t>
      </w:r>
    </w:p>
    <w:p w14:paraId="6DDDDC82" w14:textId="125DB5B5" w:rsidR="00A26FD4" w:rsidRDefault="00A26FD4" w:rsidP="00D237E1">
      <w:pPr>
        <w:pStyle w:val="Heading5"/>
      </w:pPr>
      <w:r>
        <w:t>What are some of the things that Jesus said?</w:t>
      </w:r>
    </w:p>
    <w:p w14:paraId="73615931" w14:textId="1B0D52D2" w:rsidR="00A26FD4" w:rsidRDefault="00A26FD4" w:rsidP="00D237E1">
      <w:pPr>
        <w:pStyle w:val="ListParagraph"/>
      </w:pPr>
      <w:r>
        <w:t>Examples:</w:t>
      </w:r>
    </w:p>
    <w:p w14:paraId="78A79147" w14:textId="0B348BA2" w:rsidR="00A26FD4" w:rsidRDefault="00A26FD4" w:rsidP="00D237E1">
      <w:pPr>
        <w:pStyle w:val="ListParagraph"/>
        <w:numPr>
          <w:ilvl w:val="1"/>
          <w:numId w:val="31"/>
        </w:numPr>
      </w:pPr>
      <w:r>
        <w:t>You are forgiven (Luke 5:20)</w:t>
      </w:r>
    </w:p>
    <w:p w14:paraId="1331F410" w14:textId="4136280E" w:rsidR="00A26FD4" w:rsidRDefault="00A26FD4" w:rsidP="00A26FD4">
      <w:pPr>
        <w:pStyle w:val="ListParagraph"/>
        <w:numPr>
          <w:ilvl w:val="1"/>
          <w:numId w:val="31"/>
        </w:numPr>
      </w:pPr>
      <w:r>
        <w:t>Treat others the way you want to be treated (Luke 6:31)</w:t>
      </w:r>
    </w:p>
    <w:p w14:paraId="71724F31" w14:textId="71565332" w:rsidR="00A26FD4" w:rsidRDefault="00A26FD4" w:rsidP="00A26FD4">
      <w:r>
        <w:lastRenderedPageBreak/>
        <w:t>Invite people of all ages to shout them out or share them using the microphone.</w:t>
      </w:r>
    </w:p>
    <w:p w14:paraId="5CAE2CE4" w14:textId="06DB9588" w:rsidR="00A26FD4" w:rsidRDefault="00A26FD4" w:rsidP="00D237E1">
      <w:pPr>
        <w:pStyle w:val="Heading5"/>
      </w:pPr>
      <w:r>
        <w:t>How did Jesus act?</w:t>
      </w:r>
    </w:p>
    <w:p w14:paraId="20FD0624" w14:textId="09ACC4B2" w:rsidR="00A26FD4" w:rsidRDefault="00A26FD4" w:rsidP="00D237E1">
      <w:pPr>
        <w:pStyle w:val="ListParagraph"/>
      </w:pPr>
      <w:r>
        <w:t>Examples:</w:t>
      </w:r>
    </w:p>
    <w:p w14:paraId="25E1485B" w14:textId="7ABC6659" w:rsidR="00A26FD4" w:rsidRDefault="00A26FD4" w:rsidP="00D237E1">
      <w:pPr>
        <w:pStyle w:val="ListParagraph"/>
        <w:numPr>
          <w:ilvl w:val="1"/>
          <w:numId w:val="31"/>
        </w:numPr>
      </w:pPr>
      <w:r>
        <w:t>He found quiet places to pray (Luke 5:16)</w:t>
      </w:r>
    </w:p>
    <w:p w14:paraId="4EA18427" w14:textId="2F6601D9" w:rsidR="00A26FD4" w:rsidRDefault="00A26FD4" w:rsidP="00D237E1">
      <w:pPr>
        <w:pStyle w:val="ListParagraph"/>
        <w:numPr>
          <w:ilvl w:val="1"/>
          <w:numId w:val="31"/>
        </w:numPr>
      </w:pPr>
      <w:r>
        <w:t>He spent time working and having fun with his friends (John 2, Luke 5)</w:t>
      </w:r>
    </w:p>
    <w:p w14:paraId="2557B5BE" w14:textId="774ED416" w:rsidR="00A26FD4" w:rsidRDefault="00A26FD4" w:rsidP="00D237E1">
      <w:pPr>
        <w:pStyle w:val="ListParagraph"/>
        <w:numPr>
          <w:ilvl w:val="1"/>
          <w:numId w:val="31"/>
        </w:numPr>
      </w:pPr>
      <w:r>
        <w:t>He taught people about God (Matthew 5)</w:t>
      </w:r>
    </w:p>
    <w:p w14:paraId="2AD4D439" w14:textId="45817266" w:rsidR="00A26FD4" w:rsidRDefault="00A26FD4" w:rsidP="00A26FD4">
      <w:r>
        <w:t>Invite people of all ages to shout them out or share them using the microphone.</w:t>
      </w:r>
    </w:p>
    <w:p w14:paraId="08A8FF36" w14:textId="6E435C5E" w:rsidR="00A26FD4" w:rsidRDefault="00A26FD4" w:rsidP="00A671D0">
      <w:pPr>
        <w:pStyle w:val="Heading5"/>
      </w:pPr>
      <w:r>
        <w:t>When we are Jesus-centred, we try to be like Jesus. We try to think like Jesus, talk like Jesus and act like Jesus. Others can see what Jesus is like when we are Jesus-centred.</w:t>
      </w:r>
    </w:p>
    <w:p w14:paraId="5C37436C" w14:textId="3F96DDA1" w:rsidR="00A26FD4" w:rsidRDefault="00A26FD4" w:rsidP="00A671D0">
      <w:pPr>
        <w:pStyle w:val="Heading5"/>
      </w:pPr>
      <w:r>
        <w:t xml:space="preserve">Together, let’s pray that we would become more like Jesus every day. </w:t>
      </w:r>
    </w:p>
    <w:p w14:paraId="745F4F7C" w14:textId="034A710E" w:rsidR="00A26FD4" w:rsidRDefault="00A26FD4" w:rsidP="00A671D0">
      <w:pPr>
        <w:pStyle w:val="Heading5"/>
      </w:pPr>
      <w:r>
        <w:t xml:space="preserve">Lord, help us to grow more like you every day. Help us to get to know you better. By your Spirit, help us to think like you, talk like you and act like you. </w:t>
      </w:r>
      <w:r w:rsidR="00A671D0">
        <w:br/>
      </w:r>
      <w:r>
        <w:t>In Jesus’ name, Amen.</w:t>
      </w:r>
    </w:p>
    <w:p w14:paraId="07794AF3" w14:textId="77777777" w:rsidR="00A26FD4" w:rsidRDefault="00A26FD4" w:rsidP="00A26FD4"/>
    <w:p w14:paraId="08143F65" w14:textId="47F281B8" w:rsidR="001B1EC8" w:rsidRPr="00A26FD4" w:rsidRDefault="001B1EC8" w:rsidP="00A26FD4"/>
    <w:sectPr w:rsidR="001B1EC8" w:rsidRPr="00A26FD4" w:rsidSect="005223E0">
      <w:headerReference w:type="even" r:id="rId18"/>
      <w:headerReference w:type="default" r:id="rId19"/>
      <w:footerReference w:type="even" r:id="rId20"/>
      <w:footerReference w:type="default" r:id="rId21"/>
      <w:headerReference w:type="first" r:id="rId22"/>
      <w:footerReference w:type="first" r:id="rId23"/>
      <w:pgSz w:w="11906" w:h="16838"/>
      <w:pgMar w:top="3288" w:right="1111" w:bottom="1980" w:left="1014" w:header="52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245A8" w14:textId="77777777" w:rsidR="00693A8D" w:rsidRDefault="00693A8D" w:rsidP="00494C92">
      <w:pPr>
        <w:spacing w:after="0" w:line="240" w:lineRule="auto"/>
      </w:pPr>
      <w:r>
        <w:separator/>
      </w:r>
    </w:p>
  </w:endnote>
  <w:endnote w:type="continuationSeparator" w:id="0">
    <w:p w14:paraId="60AC8A4A" w14:textId="77777777" w:rsidR="00693A8D" w:rsidRDefault="00693A8D" w:rsidP="00494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venir Next LT Pro">
    <w:altName w:val="Avenir Next LT Pro"/>
    <w:panose1 w:val="020B0504020202020204"/>
    <w:charset w:val="00"/>
    <w:family w:val="swiss"/>
    <w:pitch w:val="variable"/>
    <w:sig w:usb0="800000EF" w:usb1="5000204A" w:usb2="00000000" w:usb3="00000000" w:csb0="00000093"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venir Next LT Pro Demi">
    <w:panose1 w:val="020B0704020202020204"/>
    <w:charset w:val="4D"/>
    <w:family w:val="swiss"/>
    <w:pitch w:val="variable"/>
    <w:sig w:usb0="800000EF" w:usb1="5000204A" w:usb2="00000000" w:usb3="00000000" w:csb0="00000093" w:csb1="00000000"/>
  </w:font>
  <w:font w:name="Avenir">
    <w:panose1 w:val="02000503020000020003"/>
    <w:charset w:val="4D"/>
    <w:family w:val="swiss"/>
    <w:pitch w:val="variable"/>
    <w:sig w:usb0="800000AF" w:usb1="5000204A" w:usb2="00000000" w:usb3="00000000" w:csb0="0000009B"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FE621" w14:textId="77777777" w:rsidR="003634E5" w:rsidRDefault="003634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BED34" w14:textId="0342F1ED" w:rsidR="56CE5D0E" w:rsidRDefault="001C2E3E" w:rsidP="56CE5D0E">
    <w:pPr>
      <w:pStyle w:val="Footer"/>
    </w:pPr>
    <w:r>
      <w:rPr>
        <w:noProof/>
      </w:rPr>
      <w:drawing>
        <wp:anchor distT="0" distB="0" distL="114300" distR="114300" simplePos="0" relativeHeight="251665408" behindDoc="1" locked="1" layoutInCell="1" allowOverlap="1" wp14:anchorId="3A47BD28" wp14:editId="5194FADE">
          <wp:simplePos x="0" y="0"/>
          <wp:positionH relativeFrom="page">
            <wp:posOffset>7620</wp:posOffset>
          </wp:positionH>
          <wp:positionV relativeFrom="page">
            <wp:posOffset>9519920</wp:posOffset>
          </wp:positionV>
          <wp:extent cx="7538085" cy="1148715"/>
          <wp:effectExtent l="0" t="0" r="0" b="0"/>
          <wp:wrapNone/>
          <wp:docPr id="112627496" name="Picture 1126274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6886980" name="Picture 256886980"/>
                  <pic:cNvPicPr>
                    <a:picLocks/>
                  </pic:cNvPicPr>
                </pic:nvPicPr>
                <pic:blipFill rotWithShape="1">
                  <a:blip r:embed="rId1">
                    <a:extLst>
                      <a:ext uri="{28A0092B-C50C-407E-A947-70E740481C1C}">
                        <a14:useLocalDpi xmlns:a14="http://schemas.microsoft.com/office/drawing/2010/main" val="0"/>
                      </a:ext>
                    </a:extLst>
                  </a:blip>
                  <a:srcRect t="89233"/>
                  <a:stretch/>
                </pic:blipFill>
                <pic:spPr bwMode="auto">
                  <a:xfrm>
                    <a:off x="0" y="0"/>
                    <a:ext cx="7538085" cy="11487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4438F" w14:textId="77777777" w:rsidR="003634E5" w:rsidRDefault="00363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E42E3" w14:textId="77777777" w:rsidR="00693A8D" w:rsidRDefault="00693A8D" w:rsidP="00494C92">
      <w:pPr>
        <w:spacing w:after="0" w:line="240" w:lineRule="auto"/>
      </w:pPr>
      <w:r>
        <w:separator/>
      </w:r>
    </w:p>
  </w:footnote>
  <w:footnote w:type="continuationSeparator" w:id="0">
    <w:p w14:paraId="632A523B" w14:textId="77777777" w:rsidR="00693A8D" w:rsidRDefault="00693A8D" w:rsidP="00494C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609B" w14:textId="77777777" w:rsidR="003634E5" w:rsidRDefault="003634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5FB0F" w14:textId="07D7AFCB" w:rsidR="00A85DDA" w:rsidRPr="00C5189C" w:rsidRDefault="008B0E54" w:rsidP="00CF56CE">
    <w:pPr>
      <w:pStyle w:val="Heading8"/>
      <w:rPr>
        <w:bCs/>
      </w:rPr>
    </w:pPr>
    <w:r>
      <w:rPr>
        <w:noProof/>
      </w:rPr>
      <mc:AlternateContent>
        <mc:Choice Requires="wpg">
          <w:drawing>
            <wp:anchor distT="0" distB="0" distL="114300" distR="114300" simplePos="0" relativeHeight="251663360" behindDoc="0" locked="0" layoutInCell="1" allowOverlap="1" wp14:anchorId="787FA123" wp14:editId="3B09CCD9">
              <wp:simplePos x="0" y="0"/>
              <wp:positionH relativeFrom="column">
                <wp:posOffset>1905</wp:posOffset>
              </wp:positionH>
              <wp:positionV relativeFrom="paragraph">
                <wp:posOffset>57509</wp:posOffset>
              </wp:positionV>
              <wp:extent cx="6400248" cy="983615"/>
              <wp:effectExtent l="0" t="0" r="0" b="0"/>
              <wp:wrapNone/>
              <wp:docPr id="254019030" name="Group 3"/>
              <wp:cNvGraphicFramePr/>
              <a:graphic xmlns:a="http://schemas.openxmlformats.org/drawingml/2006/main">
                <a:graphicData uri="http://schemas.microsoft.com/office/word/2010/wordprocessingGroup">
                  <wpg:wgp>
                    <wpg:cNvGrpSpPr/>
                    <wpg:grpSpPr>
                      <a:xfrm>
                        <a:off x="0" y="0"/>
                        <a:ext cx="6400248" cy="983615"/>
                        <a:chOff x="0" y="0"/>
                        <a:chExt cx="6400248" cy="983615"/>
                      </a:xfrm>
                    </wpg:grpSpPr>
                    <pic:pic xmlns:pic="http://schemas.openxmlformats.org/drawingml/2006/picture">
                      <pic:nvPicPr>
                        <pic:cNvPr id="1632922224" name="Picture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19878"/>
                          <a:ext cx="1868170" cy="734060"/>
                        </a:xfrm>
                        <a:prstGeom prst="rect">
                          <a:avLst/>
                        </a:prstGeom>
                      </pic:spPr>
                    </pic:pic>
                    <wps:wsp>
                      <wps:cNvPr id="602066579" name="Text Box 9"/>
                      <wps:cNvSpPr txBox="1"/>
                      <wps:spPr>
                        <a:xfrm>
                          <a:off x="2196548" y="0"/>
                          <a:ext cx="4203700" cy="983615"/>
                        </a:xfrm>
                        <a:prstGeom prst="rect">
                          <a:avLst/>
                        </a:prstGeom>
                        <a:noFill/>
                        <a:ln w="6350">
                          <a:noFill/>
                        </a:ln>
                      </wps:spPr>
                      <wps:txbx>
                        <w:txbxContent>
                          <w:p w14:paraId="10D64B0A" w14:textId="77777777" w:rsidR="00AD19DA" w:rsidRDefault="00AD19DA" w:rsidP="00057B04">
                            <w:pPr>
                              <w:pStyle w:val="Title"/>
                            </w:pPr>
                            <w:r>
                              <w:t>Intergenerational segment</w:t>
                            </w:r>
                          </w:p>
                          <w:p w14:paraId="00DBF954" w14:textId="23D6C027" w:rsidR="00AD19DA" w:rsidRPr="00996978" w:rsidRDefault="00057B04" w:rsidP="00477149">
                            <w:pPr>
                              <w:pStyle w:val="Heading2"/>
                            </w:pPr>
                            <w:r>
                              <w:t>JESUS-CENTRED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87FA123" id="Group 3" o:spid="_x0000_s1027" style="position:absolute;left:0;text-align:left;margin-left:.15pt;margin-top:4.55pt;width:503.95pt;height:77.45pt;z-index:251663360" coordsize="64002,983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top:198;width:18681;height:734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">
                <v:imagedata r:id="rId2" o:title=""/>
              </v:shape>
              <v:shapetype id="_x0000_t202" coordsize="21600,21600" o:spt="202" path="m,l,21600r21600,l21600,xe">
                <v:stroke joinstyle="miter"/>
                <v:path gradientshapeok="t" o:connecttype="rect"/>
              </v:shapetype>
              <v:shape id="Text Box 9" o:spid="_x0000_s1029" type="#_x0000_t202" style="position:absolute;left:21965;width:42037;height:98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" filled="f" stroked="f" strokeweight=".5pt">
                <v:textbox>
                  <w:txbxContent>
                    <w:p w14:paraId="10D64B0A" w14:textId="77777777" w:rsidR="00AD19DA" w:rsidRDefault="00AD19DA" w:rsidP="00057B04">
                      <w:pPr>
                        <w:pStyle w:val="Title"/>
                      </w:pPr>
                      <w:r>
                        <w:t>Intergenerational segment</w:t>
                      </w:r>
                    </w:p>
                    <w:p w14:paraId="00DBF954" w14:textId="23D6C027" w:rsidR="00AD19DA" w:rsidRPr="00996978" w:rsidRDefault="00057B04" w:rsidP="00477149">
                      <w:pPr>
                        <w:pStyle w:val="Heading2"/>
                      </w:pPr>
                      <w:r>
                        <w:t>JESUS-CENTRED</w:t>
                      </w:r>
                    </w:p>
                  </w:txbxContent>
                </v:textbox>
              </v:shape>
            </v:group>
          </w:pict>
        </mc:Fallback>
      </mc:AlternateContent>
    </w:r>
    <w:r w:rsidR="00856C09">
      <w:rPr>
        <w:noProof/>
      </w:rPr>
      <w:drawing>
        <wp:anchor distT="0" distB="0" distL="114300" distR="114300" simplePos="0" relativeHeight="251666432" behindDoc="1" locked="0" layoutInCell="1" allowOverlap="1" wp14:anchorId="265E160A" wp14:editId="2FEAE3D2">
          <wp:simplePos x="0" y="0"/>
          <wp:positionH relativeFrom="page">
            <wp:posOffset>-9525</wp:posOffset>
          </wp:positionH>
          <wp:positionV relativeFrom="page">
            <wp:posOffset>-248285</wp:posOffset>
          </wp:positionV>
          <wp:extent cx="7583170" cy="2166620"/>
          <wp:effectExtent l="0" t="0" r="0" b="5080"/>
          <wp:wrapNone/>
          <wp:docPr id="962436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436017" name="Picture 1"/>
                  <pic:cNvPicPr/>
                </pic:nvPicPr>
                <pic:blipFill>
                  <a:blip r:embed="rId3">
                    <a:extLst>
                      <a:ext uri="{28A0092B-C50C-407E-A947-70E740481C1C}">
                        <a14:useLocalDpi xmlns:a14="http://schemas.microsoft.com/office/drawing/2010/main" val="0"/>
                      </a:ext>
                    </a:extLst>
                  </a:blip>
                  <a:stretch>
                    <a:fillRect/>
                  </a:stretch>
                </pic:blipFill>
                <pic:spPr>
                  <a:xfrm>
                    <a:off x="0" y="0"/>
                    <a:ext cx="7583170" cy="216662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45028" w14:textId="77777777" w:rsidR="003634E5" w:rsidRDefault="003634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836"/>
    <w:multiLevelType w:val="hybridMultilevel"/>
    <w:tmpl w:val="765C112C"/>
    <w:lvl w:ilvl="0" w:tplc="03ECECBA">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E46994"/>
    <w:multiLevelType w:val="hybridMultilevel"/>
    <w:tmpl w:val="83F2402C"/>
    <w:lvl w:ilvl="0" w:tplc="9028BB8E">
      <w:start w:val="1"/>
      <w:numFmt w:val="decimal"/>
      <w:lvlText w:val="%1."/>
      <w:lvlJc w:val="left"/>
      <w:pPr>
        <w:ind w:left="1440" w:hanging="720"/>
      </w:pPr>
      <w:rPr>
        <w:rFonts w:hint="default"/>
      </w:rPr>
    </w:lvl>
    <w:lvl w:ilvl="1" w:tplc="9028BB8E">
      <w:start w:val="1"/>
      <w:numFmt w:val="decimal"/>
      <w:lvlText w:val="%2."/>
      <w:lvlJc w:val="left"/>
      <w:pPr>
        <w:ind w:left="2160" w:hanging="720"/>
      </w:pPr>
      <w:rPr>
        <w:rFont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31B5173"/>
    <w:multiLevelType w:val="hybridMultilevel"/>
    <w:tmpl w:val="EB2ED3E8"/>
    <w:lvl w:ilvl="0" w:tplc="0CF67A3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FF67A3"/>
    <w:multiLevelType w:val="hybridMultilevel"/>
    <w:tmpl w:val="03401E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B8A31AE"/>
    <w:multiLevelType w:val="hybridMultilevel"/>
    <w:tmpl w:val="4FDAF5D6"/>
    <w:lvl w:ilvl="0" w:tplc="E1FC10C4">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795D0C"/>
    <w:multiLevelType w:val="hybridMultilevel"/>
    <w:tmpl w:val="6D4C9712"/>
    <w:lvl w:ilvl="0" w:tplc="243A41CA">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AD3CAD"/>
    <w:multiLevelType w:val="hybridMultilevel"/>
    <w:tmpl w:val="520031AC"/>
    <w:lvl w:ilvl="0" w:tplc="9028BB8E">
      <w:start w:val="1"/>
      <w:numFmt w:val="decimal"/>
      <w:lvlText w:val="%1."/>
      <w:lvlJc w:val="left"/>
      <w:pPr>
        <w:ind w:left="1080" w:hanging="7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1672F41"/>
    <w:multiLevelType w:val="hybridMultilevel"/>
    <w:tmpl w:val="CACECACA"/>
    <w:lvl w:ilvl="0" w:tplc="46CEBD4E">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7EC3C35"/>
    <w:multiLevelType w:val="hybridMultilevel"/>
    <w:tmpl w:val="C556FAE8"/>
    <w:lvl w:ilvl="0" w:tplc="624692B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AF65DA1"/>
    <w:multiLevelType w:val="hybridMultilevel"/>
    <w:tmpl w:val="5BE61C74"/>
    <w:lvl w:ilvl="0" w:tplc="08090001">
      <w:start w:val="1"/>
      <w:numFmt w:val="bullet"/>
      <w:lvlText w:val=""/>
      <w:lvlJc w:val="left"/>
      <w:pPr>
        <w:ind w:left="720" w:hanging="360"/>
      </w:pPr>
      <w:rPr>
        <w:rFonts w:ascii="Symbol" w:hAnsi="Symbol" w:hint="default"/>
      </w:rPr>
    </w:lvl>
    <w:lvl w:ilvl="1" w:tplc="FFA878F2">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A53187"/>
    <w:multiLevelType w:val="hybridMultilevel"/>
    <w:tmpl w:val="080C1438"/>
    <w:lvl w:ilvl="0" w:tplc="08090001">
      <w:start w:val="1"/>
      <w:numFmt w:val="bullet"/>
      <w:lvlText w:val=""/>
      <w:lvlJc w:val="left"/>
      <w:pPr>
        <w:ind w:left="720" w:hanging="360"/>
      </w:pPr>
      <w:rPr>
        <w:rFonts w:ascii="Symbol" w:hAnsi="Symbol" w:hint="default"/>
      </w:rPr>
    </w:lvl>
    <w:lvl w:ilvl="1" w:tplc="186C393C">
      <w:numFmt w:val="bullet"/>
      <w:lvlText w:val="•"/>
      <w:lvlJc w:val="left"/>
      <w:pPr>
        <w:ind w:left="1800" w:hanging="720"/>
      </w:pPr>
      <w:rPr>
        <w:rFonts w:ascii="Avenir Next LT Pro" w:eastAsia="Calibri" w:hAnsi="Avenir Next LT Pro" w:cs="Mang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F414D0"/>
    <w:multiLevelType w:val="hybridMultilevel"/>
    <w:tmpl w:val="2B7CB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B90835"/>
    <w:multiLevelType w:val="hybridMultilevel"/>
    <w:tmpl w:val="E4B0B51E"/>
    <w:lvl w:ilvl="0" w:tplc="38547898">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E6EA4"/>
    <w:multiLevelType w:val="hybridMultilevel"/>
    <w:tmpl w:val="34702E70"/>
    <w:lvl w:ilvl="0" w:tplc="DB421726">
      <w:start w:val="1"/>
      <w:numFmt w:val="upperLetter"/>
      <w:lvlText w:val="%1."/>
      <w:lvlJc w:val="left"/>
      <w:pPr>
        <w:ind w:left="720" w:hanging="360"/>
      </w:pPr>
      <w:rPr>
        <w:rFonts w:hint="default"/>
      </w:rPr>
    </w:lvl>
    <w:lvl w:ilvl="1" w:tplc="E33C30CE">
      <w:start w:val="3"/>
      <w:numFmt w:val="bullet"/>
      <w:lvlText w:val="•"/>
      <w:lvlJc w:val="left"/>
      <w:pPr>
        <w:ind w:left="1440" w:hanging="360"/>
      </w:pPr>
      <w:rPr>
        <w:rFonts w:ascii="Avenir Next LT Pro" w:eastAsia="Calibri" w:hAnsi="Avenir Next LT Pro" w:cs="Mang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214646"/>
    <w:multiLevelType w:val="hybridMultilevel"/>
    <w:tmpl w:val="8BB29032"/>
    <w:lvl w:ilvl="0" w:tplc="0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6E77D7"/>
    <w:multiLevelType w:val="hybridMultilevel"/>
    <w:tmpl w:val="AB9C20DE"/>
    <w:lvl w:ilvl="0" w:tplc="5B265E1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C03F57"/>
    <w:multiLevelType w:val="hybridMultilevel"/>
    <w:tmpl w:val="5DAAD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9462F"/>
    <w:multiLevelType w:val="hybridMultilevel"/>
    <w:tmpl w:val="9A8445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5713213"/>
    <w:multiLevelType w:val="hybridMultilevel"/>
    <w:tmpl w:val="5EEA8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7B327E"/>
    <w:multiLevelType w:val="hybridMultilevel"/>
    <w:tmpl w:val="85B85A6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BB76FA5"/>
    <w:multiLevelType w:val="hybridMultilevel"/>
    <w:tmpl w:val="0980DB16"/>
    <w:lvl w:ilvl="0" w:tplc="212CD9A0">
      <w:start w:val="2"/>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150ABB"/>
    <w:multiLevelType w:val="hybridMultilevel"/>
    <w:tmpl w:val="4B7E7C8E"/>
    <w:lvl w:ilvl="0" w:tplc="5546D138">
      <w:start w:val="1"/>
      <w:numFmt w:val="bullet"/>
      <w:lvlText w:val=""/>
      <w:lvlJc w:val="left"/>
      <w:pPr>
        <w:ind w:left="927" w:hanging="360"/>
      </w:pPr>
      <w:rPr>
        <w:rFonts w:ascii="Symbol" w:hAnsi="Symbol" w:hint="default"/>
        <w:color w:val="223279"/>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A663C45"/>
    <w:multiLevelType w:val="hybridMultilevel"/>
    <w:tmpl w:val="A8C4E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BE0C39"/>
    <w:multiLevelType w:val="hybridMultilevel"/>
    <w:tmpl w:val="B578342C"/>
    <w:lvl w:ilvl="0" w:tplc="9028BB8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0A7715"/>
    <w:multiLevelType w:val="multilevel"/>
    <w:tmpl w:val="34702E70"/>
    <w:styleLink w:val="CurrentList3"/>
    <w:lvl w:ilvl="0">
      <w:start w:val="1"/>
      <w:numFmt w:val="upperLetter"/>
      <w:lvlText w:val="%1."/>
      <w:lvlJc w:val="left"/>
      <w:pPr>
        <w:ind w:left="720" w:hanging="360"/>
      </w:pPr>
      <w:rPr>
        <w:rFonts w:hint="default"/>
      </w:rPr>
    </w:lvl>
    <w:lvl w:ilvl="1">
      <w:start w:val="3"/>
      <w:numFmt w:val="bullet"/>
      <w:lvlText w:val="•"/>
      <w:lvlJc w:val="left"/>
      <w:pPr>
        <w:ind w:left="1440" w:hanging="360"/>
      </w:pPr>
      <w:rPr>
        <w:rFonts w:ascii="Avenir Next LT Pro" w:eastAsia="Calibri" w:hAnsi="Avenir Next LT Pro" w:cs="Mang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77961AD"/>
    <w:multiLevelType w:val="hybridMultilevel"/>
    <w:tmpl w:val="03DA1C7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8AD156A"/>
    <w:multiLevelType w:val="multilevel"/>
    <w:tmpl w:val="8AD0B1BA"/>
    <w:styleLink w:val="CurrentList2"/>
    <w:lvl w:ilvl="0">
      <w:start w:val="1"/>
      <w:numFmt w:val="bullet"/>
      <w:lvlText w:val=""/>
      <w:lvlJc w:val="left"/>
      <w:pPr>
        <w:ind w:left="1080" w:hanging="360"/>
      </w:pPr>
      <w:rPr>
        <w:rFonts w:ascii="Symbol" w:hAnsi="Symbol" w:hint="default"/>
        <w:color w:val="223279"/>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8B41655"/>
    <w:multiLevelType w:val="hybridMultilevel"/>
    <w:tmpl w:val="64E630FA"/>
    <w:lvl w:ilvl="0" w:tplc="85F2375E">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4131AB"/>
    <w:multiLevelType w:val="hybridMultilevel"/>
    <w:tmpl w:val="5854E760"/>
    <w:lvl w:ilvl="0" w:tplc="FA96D39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AC0A97"/>
    <w:multiLevelType w:val="hybridMultilevel"/>
    <w:tmpl w:val="520A9C8A"/>
    <w:lvl w:ilvl="0" w:tplc="BF024812">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77AC5"/>
    <w:multiLevelType w:val="hybridMultilevel"/>
    <w:tmpl w:val="2D9C3B42"/>
    <w:lvl w:ilvl="0" w:tplc="0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787C66"/>
    <w:multiLevelType w:val="hybridMultilevel"/>
    <w:tmpl w:val="BECC1F34"/>
    <w:lvl w:ilvl="0" w:tplc="AADE7660">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113F37"/>
    <w:multiLevelType w:val="hybridMultilevel"/>
    <w:tmpl w:val="EB8633AC"/>
    <w:lvl w:ilvl="0" w:tplc="990CCBC6">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9E16C9"/>
    <w:multiLevelType w:val="hybridMultilevel"/>
    <w:tmpl w:val="12D4A934"/>
    <w:lvl w:ilvl="0" w:tplc="FFFFFFFF">
      <w:start w:val="1"/>
      <w:numFmt w:val="bullet"/>
      <w:lvlText w:val=""/>
      <w:lvlJc w:val="left"/>
      <w:pPr>
        <w:ind w:left="720" w:hanging="360"/>
      </w:pPr>
      <w:rPr>
        <w:rFonts w:ascii="Symbol" w:hAnsi="Symbol" w:hint="default"/>
      </w:rPr>
    </w:lvl>
    <w:lvl w:ilvl="1" w:tplc="9028BB8E">
      <w:start w:val="1"/>
      <w:numFmt w:val="decimal"/>
      <w:lvlText w:val="%2."/>
      <w:lvlJc w:val="left"/>
      <w:pPr>
        <w:ind w:left="1440" w:hanging="72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4D16DE"/>
    <w:multiLevelType w:val="hybridMultilevel"/>
    <w:tmpl w:val="E16CA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8900858"/>
    <w:multiLevelType w:val="hybridMultilevel"/>
    <w:tmpl w:val="44B8930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90454A8"/>
    <w:multiLevelType w:val="hybridMultilevel"/>
    <w:tmpl w:val="6026F156"/>
    <w:lvl w:ilvl="0" w:tplc="0A4658D6">
      <w:numFmt w:val="bullet"/>
      <w:lvlText w:val="•"/>
      <w:lvlJc w:val="left"/>
      <w:pPr>
        <w:ind w:left="1080" w:hanging="720"/>
      </w:pPr>
      <w:rPr>
        <w:rFonts w:ascii="Avenir Next LT Pro" w:eastAsia="Calibri" w:hAnsi="Avenir Next LT Pro"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DD5E63"/>
    <w:multiLevelType w:val="multilevel"/>
    <w:tmpl w:val="B9B4ADF2"/>
    <w:styleLink w:val="CurrentList1"/>
    <w:lvl w:ilvl="0">
      <w:start w:val="1"/>
      <w:numFmt w:val="bullet"/>
      <w:lvlText w:val=""/>
      <w:lvlJc w:val="left"/>
      <w:pPr>
        <w:ind w:left="1080" w:hanging="360"/>
      </w:pPr>
      <w:rPr>
        <w:rFonts w:ascii="Symbol" w:hAnsi="Symbol" w:hint="default"/>
        <w:color w:val="223279"/>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A1251C1"/>
    <w:multiLevelType w:val="hybridMultilevel"/>
    <w:tmpl w:val="8EFE3534"/>
    <w:lvl w:ilvl="0" w:tplc="0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BE4209"/>
    <w:multiLevelType w:val="hybridMultilevel"/>
    <w:tmpl w:val="334C72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913245719">
    <w:abstractNumId w:val="21"/>
  </w:num>
  <w:num w:numId="2" w16cid:durableId="1345860524">
    <w:abstractNumId w:val="37"/>
  </w:num>
  <w:num w:numId="3" w16cid:durableId="1071318617">
    <w:abstractNumId w:val="26"/>
  </w:num>
  <w:num w:numId="4" w16cid:durableId="363749716">
    <w:abstractNumId w:val="3"/>
  </w:num>
  <w:num w:numId="5" w16cid:durableId="896235884">
    <w:abstractNumId w:val="35"/>
  </w:num>
  <w:num w:numId="6" w16cid:durableId="1885481679">
    <w:abstractNumId w:val="8"/>
  </w:num>
  <w:num w:numId="7" w16cid:durableId="1244605193">
    <w:abstractNumId w:val="15"/>
  </w:num>
  <w:num w:numId="8" w16cid:durableId="1197624711">
    <w:abstractNumId w:val="2"/>
  </w:num>
  <w:num w:numId="9" w16cid:durableId="449200949">
    <w:abstractNumId w:val="38"/>
  </w:num>
  <w:num w:numId="10" w16cid:durableId="856117702">
    <w:abstractNumId w:val="30"/>
  </w:num>
  <w:num w:numId="11" w16cid:durableId="1269697182">
    <w:abstractNumId w:val="34"/>
  </w:num>
  <w:num w:numId="12" w16cid:durableId="1867400964">
    <w:abstractNumId w:val="14"/>
  </w:num>
  <w:num w:numId="13" w16cid:durableId="953250371">
    <w:abstractNumId w:val="16"/>
  </w:num>
  <w:num w:numId="14" w16cid:durableId="1018653866">
    <w:abstractNumId w:val="20"/>
  </w:num>
  <w:num w:numId="15" w16cid:durableId="1997300141">
    <w:abstractNumId w:val="0"/>
  </w:num>
  <w:num w:numId="16" w16cid:durableId="2135980207">
    <w:abstractNumId w:val="10"/>
  </w:num>
  <w:num w:numId="17" w16cid:durableId="980814564">
    <w:abstractNumId w:val="28"/>
  </w:num>
  <w:num w:numId="18" w16cid:durableId="1966421854">
    <w:abstractNumId w:val="23"/>
  </w:num>
  <w:num w:numId="19" w16cid:durableId="2111507874">
    <w:abstractNumId w:val="11"/>
  </w:num>
  <w:num w:numId="20" w16cid:durableId="1680159741">
    <w:abstractNumId w:val="9"/>
  </w:num>
  <w:num w:numId="21" w16cid:durableId="267204315">
    <w:abstractNumId w:val="1"/>
  </w:num>
  <w:num w:numId="22" w16cid:durableId="1990091113">
    <w:abstractNumId w:val="18"/>
  </w:num>
  <w:num w:numId="23" w16cid:durableId="1288707561">
    <w:abstractNumId w:val="7"/>
  </w:num>
  <w:num w:numId="24" w16cid:durableId="1767581665">
    <w:abstractNumId w:val="6"/>
  </w:num>
  <w:num w:numId="25" w16cid:durableId="1185365876">
    <w:abstractNumId w:val="33"/>
  </w:num>
  <w:num w:numId="26" w16cid:durableId="529995431">
    <w:abstractNumId w:val="13"/>
  </w:num>
  <w:num w:numId="27" w16cid:durableId="1474059246">
    <w:abstractNumId w:val="39"/>
  </w:num>
  <w:num w:numId="28" w16cid:durableId="1161045799">
    <w:abstractNumId w:val="19"/>
  </w:num>
  <w:num w:numId="29" w16cid:durableId="471562559">
    <w:abstractNumId w:val="17"/>
  </w:num>
  <w:num w:numId="30" w16cid:durableId="20447791">
    <w:abstractNumId w:val="25"/>
  </w:num>
  <w:num w:numId="31" w16cid:durableId="2065713567">
    <w:abstractNumId w:val="4"/>
  </w:num>
  <w:num w:numId="32" w16cid:durableId="674843496">
    <w:abstractNumId w:val="24"/>
  </w:num>
  <w:num w:numId="33" w16cid:durableId="698702132">
    <w:abstractNumId w:val="22"/>
  </w:num>
  <w:num w:numId="34" w16cid:durableId="799686228">
    <w:abstractNumId w:val="32"/>
  </w:num>
  <w:num w:numId="35" w16cid:durableId="118111868">
    <w:abstractNumId w:val="29"/>
  </w:num>
  <w:num w:numId="36" w16cid:durableId="832988088">
    <w:abstractNumId w:val="27"/>
  </w:num>
  <w:num w:numId="37" w16cid:durableId="325591219">
    <w:abstractNumId w:val="12"/>
  </w:num>
  <w:num w:numId="38" w16cid:durableId="122118056">
    <w:abstractNumId w:val="36"/>
  </w:num>
  <w:num w:numId="39" w16cid:durableId="1378311064">
    <w:abstractNumId w:val="5"/>
  </w:num>
  <w:num w:numId="40" w16cid:durableId="129941098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activeWritingStyle w:appName="MSWord" w:lang="en-AU" w:vendorID="64" w:dllVersion="0" w:nlCheck="1" w:checkStyle="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8CD"/>
    <w:rsid w:val="00004E5D"/>
    <w:rsid w:val="00016D20"/>
    <w:rsid w:val="0001771C"/>
    <w:rsid w:val="000241A5"/>
    <w:rsid w:val="000249E0"/>
    <w:rsid w:val="00047DBB"/>
    <w:rsid w:val="00057B04"/>
    <w:rsid w:val="00070CEA"/>
    <w:rsid w:val="00073268"/>
    <w:rsid w:val="000809A8"/>
    <w:rsid w:val="00096D2D"/>
    <w:rsid w:val="000A1D01"/>
    <w:rsid w:val="000B3D0F"/>
    <w:rsid w:val="000C1AB1"/>
    <w:rsid w:val="000C42D4"/>
    <w:rsid w:val="000D2F05"/>
    <w:rsid w:val="000D5019"/>
    <w:rsid w:val="000D7A8F"/>
    <w:rsid w:val="000F3170"/>
    <w:rsid w:val="001019DB"/>
    <w:rsid w:val="00126CD2"/>
    <w:rsid w:val="001346AD"/>
    <w:rsid w:val="001346EC"/>
    <w:rsid w:val="00144786"/>
    <w:rsid w:val="00151B17"/>
    <w:rsid w:val="00153380"/>
    <w:rsid w:val="00157A9E"/>
    <w:rsid w:val="001612BC"/>
    <w:rsid w:val="0019057D"/>
    <w:rsid w:val="00190EF4"/>
    <w:rsid w:val="001B1EC8"/>
    <w:rsid w:val="001C2E3E"/>
    <w:rsid w:val="001D0A22"/>
    <w:rsid w:val="001D6A91"/>
    <w:rsid w:val="001F5DBA"/>
    <w:rsid w:val="0020037A"/>
    <w:rsid w:val="00205122"/>
    <w:rsid w:val="0021725A"/>
    <w:rsid w:val="00221CCD"/>
    <w:rsid w:val="00221D69"/>
    <w:rsid w:val="00225789"/>
    <w:rsid w:val="00266A96"/>
    <w:rsid w:val="002839BB"/>
    <w:rsid w:val="00292B70"/>
    <w:rsid w:val="00292C37"/>
    <w:rsid w:val="0029537A"/>
    <w:rsid w:val="002A0D51"/>
    <w:rsid w:val="002B0E1C"/>
    <w:rsid w:val="002C5E01"/>
    <w:rsid w:val="002E6B7A"/>
    <w:rsid w:val="002E776B"/>
    <w:rsid w:val="002F5421"/>
    <w:rsid w:val="003017A8"/>
    <w:rsid w:val="0030626D"/>
    <w:rsid w:val="00325B42"/>
    <w:rsid w:val="00343447"/>
    <w:rsid w:val="00354A39"/>
    <w:rsid w:val="003634E5"/>
    <w:rsid w:val="0037255B"/>
    <w:rsid w:val="00373F3F"/>
    <w:rsid w:val="00374956"/>
    <w:rsid w:val="00383FC5"/>
    <w:rsid w:val="0038692F"/>
    <w:rsid w:val="0038702D"/>
    <w:rsid w:val="003A27EB"/>
    <w:rsid w:val="003A52D0"/>
    <w:rsid w:val="003B2B32"/>
    <w:rsid w:val="003B7740"/>
    <w:rsid w:val="003C4927"/>
    <w:rsid w:val="003D2E6C"/>
    <w:rsid w:val="003D2E6E"/>
    <w:rsid w:val="003D3204"/>
    <w:rsid w:val="003E05C7"/>
    <w:rsid w:val="003E1828"/>
    <w:rsid w:val="003E670F"/>
    <w:rsid w:val="003E7374"/>
    <w:rsid w:val="003F0A74"/>
    <w:rsid w:val="00415057"/>
    <w:rsid w:val="00420361"/>
    <w:rsid w:val="00427241"/>
    <w:rsid w:val="004367EC"/>
    <w:rsid w:val="004436BB"/>
    <w:rsid w:val="004560E7"/>
    <w:rsid w:val="0046122C"/>
    <w:rsid w:val="00464F69"/>
    <w:rsid w:val="004749BC"/>
    <w:rsid w:val="00477149"/>
    <w:rsid w:val="00482511"/>
    <w:rsid w:val="00492B34"/>
    <w:rsid w:val="00494BDE"/>
    <w:rsid w:val="00494C92"/>
    <w:rsid w:val="004A5FD0"/>
    <w:rsid w:val="004C5AE3"/>
    <w:rsid w:val="004D2154"/>
    <w:rsid w:val="004D591C"/>
    <w:rsid w:val="004D68C0"/>
    <w:rsid w:val="004F1673"/>
    <w:rsid w:val="004F4B51"/>
    <w:rsid w:val="004F4BED"/>
    <w:rsid w:val="0052096A"/>
    <w:rsid w:val="00520CB5"/>
    <w:rsid w:val="005223E0"/>
    <w:rsid w:val="00525755"/>
    <w:rsid w:val="005679D7"/>
    <w:rsid w:val="00573708"/>
    <w:rsid w:val="005944AB"/>
    <w:rsid w:val="0059623F"/>
    <w:rsid w:val="005B2AA0"/>
    <w:rsid w:val="005B4DF3"/>
    <w:rsid w:val="005C4A22"/>
    <w:rsid w:val="005D57F3"/>
    <w:rsid w:val="005D6B1B"/>
    <w:rsid w:val="005E5943"/>
    <w:rsid w:val="00603349"/>
    <w:rsid w:val="00612459"/>
    <w:rsid w:val="00627788"/>
    <w:rsid w:val="00635F22"/>
    <w:rsid w:val="00670FD1"/>
    <w:rsid w:val="00671B96"/>
    <w:rsid w:val="00693A8D"/>
    <w:rsid w:val="00694A8C"/>
    <w:rsid w:val="00696A15"/>
    <w:rsid w:val="006A1978"/>
    <w:rsid w:val="006A3E2B"/>
    <w:rsid w:val="006A4C1F"/>
    <w:rsid w:val="006A72BD"/>
    <w:rsid w:val="006B0F09"/>
    <w:rsid w:val="006C662E"/>
    <w:rsid w:val="006D0602"/>
    <w:rsid w:val="006D6FA2"/>
    <w:rsid w:val="006F7FC2"/>
    <w:rsid w:val="00700BD9"/>
    <w:rsid w:val="007048CD"/>
    <w:rsid w:val="00713EB4"/>
    <w:rsid w:val="00724E61"/>
    <w:rsid w:val="00736D48"/>
    <w:rsid w:val="00755044"/>
    <w:rsid w:val="00755358"/>
    <w:rsid w:val="00761361"/>
    <w:rsid w:val="00773532"/>
    <w:rsid w:val="00773835"/>
    <w:rsid w:val="00773CF4"/>
    <w:rsid w:val="00776832"/>
    <w:rsid w:val="0078161C"/>
    <w:rsid w:val="00782AB6"/>
    <w:rsid w:val="00785322"/>
    <w:rsid w:val="0078797F"/>
    <w:rsid w:val="00797BAD"/>
    <w:rsid w:val="007A5208"/>
    <w:rsid w:val="007B0D57"/>
    <w:rsid w:val="007B483B"/>
    <w:rsid w:val="007D75F5"/>
    <w:rsid w:val="007F3C9A"/>
    <w:rsid w:val="0080434A"/>
    <w:rsid w:val="00814D9F"/>
    <w:rsid w:val="00821F2F"/>
    <w:rsid w:val="0082514D"/>
    <w:rsid w:val="00826C70"/>
    <w:rsid w:val="008333F3"/>
    <w:rsid w:val="00843CE9"/>
    <w:rsid w:val="00856C09"/>
    <w:rsid w:val="00862A8D"/>
    <w:rsid w:val="00871D3A"/>
    <w:rsid w:val="00873BF4"/>
    <w:rsid w:val="00881965"/>
    <w:rsid w:val="00887212"/>
    <w:rsid w:val="008B0E54"/>
    <w:rsid w:val="008B2EF4"/>
    <w:rsid w:val="008B79B2"/>
    <w:rsid w:val="008C1F87"/>
    <w:rsid w:val="008D3DB9"/>
    <w:rsid w:val="008E5C37"/>
    <w:rsid w:val="008F05F7"/>
    <w:rsid w:val="00902F7C"/>
    <w:rsid w:val="00903406"/>
    <w:rsid w:val="00904BA0"/>
    <w:rsid w:val="00905268"/>
    <w:rsid w:val="00907ADB"/>
    <w:rsid w:val="00916AAF"/>
    <w:rsid w:val="00917FA8"/>
    <w:rsid w:val="009255F5"/>
    <w:rsid w:val="009475AD"/>
    <w:rsid w:val="00950792"/>
    <w:rsid w:val="0096209B"/>
    <w:rsid w:val="00963BC1"/>
    <w:rsid w:val="0096478D"/>
    <w:rsid w:val="00970689"/>
    <w:rsid w:val="009727C8"/>
    <w:rsid w:val="009770FB"/>
    <w:rsid w:val="00996978"/>
    <w:rsid w:val="009A5139"/>
    <w:rsid w:val="009A6F9C"/>
    <w:rsid w:val="009B18CA"/>
    <w:rsid w:val="009C16C8"/>
    <w:rsid w:val="009E5D8F"/>
    <w:rsid w:val="00A153AA"/>
    <w:rsid w:val="00A208F7"/>
    <w:rsid w:val="00A26FD4"/>
    <w:rsid w:val="00A3697D"/>
    <w:rsid w:val="00A41262"/>
    <w:rsid w:val="00A638A2"/>
    <w:rsid w:val="00A65B1C"/>
    <w:rsid w:val="00A671D0"/>
    <w:rsid w:val="00A802FB"/>
    <w:rsid w:val="00A845B3"/>
    <w:rsid w:val="00A85DDA"/>
    <w:rsid w:val="00A93627"/>
    <w:rsid w:val="00A962FD"/>
    <w:rsid w:val="00A97714"/>
    <w:rsid w:val="00AA5E04"/>
    <w:rsid w:val="00AB104C"/>
    <w:rsid w:val="00AB6AC4"/>
    <w:rsid w:val="00AC00B0"/>
    <w:rsid w:val="00AD19DA"/>
    <w:rsid w:val="00AE582B"/>
    <w:rsid w:val="00AE65BC"/>
    <w:rsid w:val="00AF251A"/>
    <w:rsid w:val="00B028E8"/>
    <w:rsid w:val="00B144BE"/>
    <w:rsid w:val="00B17DBA"/>
    <w:rsid w:val="00B212BE"/>
    <w:rsid w:val="00B24DD8"/>
    <w:rsid w:val="00B3438E"/>
    <w:rsid w:val="00B56FE6"/>
    <w:rsid w:val="00B62A0F"/>
    <w:rsid w:val="00B972FA"/>
    <w:rsid w:val="00BA48F0"/>
    <w:rsid w:val="00BD0BB9"/>
    <w:rsid w:val="00BD4B21"/>
    <w:rsid w:val="00BD6D78"/>
    <w:rsid w:val="00C06E84"/>
    <w:rsid w:val="00C06F85"/>
    <w:rsid w:val="00C167D3"/>
    <w:rsid w:val="00C30E26"/>
    <w:rsid w:val="00C315F8"/>
    <w:rsid w:val="00C42135"/>
    <w:rsid w:val="00C5000B"/>
    <w:rsid w:val="00C50232"/>
    <w:rsid w:val="00C5189C"/>
    <w:rsid w:val="00C57736"/>
    <w:rsid w:val="00C64CED"/>
    <w:rsid w:val="00C73ED7"/>
    <w:rsid w:val="00C93319"/>
    <w:rsid w:val="00C974AC"/>
    <w:rsid w:val="00CA01BB"/>
    <w:rsid w:val="00CB38C6"/>
    <w:rsid w:val="00CB6A0E"/>
    <w:rsid w:val="00CC1DEF"/>
    <w:rsid w:val="00CC60B0"/>
    <w:rsid w:val="00CD3588"/>
    <w:rsid w:val="00CD520B"/>
    <w:rsid w:val="00CE0B58"/>
    <w:rsid w:val="00CF000C"/>
    <w:rsid w:val="00CF56CE"/>
    <w:rsid w:val="00CF6571"/>
    <w:rsid w:val="00CF709C"/>
    <w:rsid w:val="00D1012F"/>
    <w:rsid w:val="00D138AD"/>
    <w:rsid w:val="00D2195E"/>
    <w:rsid w:val="00D237E1"/>
    <w:rsid w:val="00D248EA"/>
    <w:rsid w:val="00D50C8A"/>
    <w:rsid w:val="00D51215"/>
    <w:rsid w:val="00D6293D"/>
    <w:rsid w:val="00D64F4A"/>
    <w:rsid w:val="00D70916"/>
    <w:rsid w:val="00D76F70"/>
    <w:rsid w:val="00D84594"/>
    <w:rsid w:val="00D866F4"/>
    <w:rsid w:val="00D91D7D"/>
    <w:rsid w:val="00D96A5A"/>
    <w:rsid w:val="00DA50A5"/>
    <w:rsid w:val="00DA50CE"/>
    <w:rsid w:val="00DB1EE5"/>
    <w:rsid w:val="00DB6183"/>
    <w:rsid w:val="00DC54DC"/>
    <w:rsid w:val="00DE7DC6"/>
    <w:rsid w:val="00E066B9"/>
    <w:rsid w:val="00E073BA"/>
    <w:rsid w:val="00E13A03"/>
    <w:rsid w:val="00E20AA2"/>
    <w:rsid w:val="00E24750"/>
    <w:rsid w:val="00E40A18"/>
    <w:rsid w:val="00E40DDD"/>
    <w:rsid w:val="00E70A6A"/>
    <w:rsid w:val="00E84C55"/>
    <w:rsid w:val="00E878D2"/>
    <w:rsid w:val="00E95897"/>
    <w:rsid w:val="00EB423B"/>
    <w:rsid w:val="00EF309D"/>
    <w:rsid w:val="00EF32C6"/>
    <w:rsid w:val="00F010A7"/>
    <w:rsid w:val="00F04877"/>
    <w:rsid w:val="00F130EB"/>
    <w:rsid w:val="00F16E17"/>
    <w:rsid w:val="00F22B2C"/>
    <w:rsid w:val="00F27DA1"/>
    <w:rsid w:val="00F356B2"/>
    <w:rsid w:val="00F357C6"/>
    <w:rsid w:val="00F361F5"/>
    <w:rsid w:val="00F42249"/>
    <w:rsid w:val="00F47A4C"/>
    <w:rsid w:val="00F57513"/>
    <w:rsid w:val="00F61395"/>
    <w:rsid w:val="00F71FD5"/>
    <w:rsid w:val="00F74711"/>
    <w:rsid w:val="00F868B1"/>
    <w:rsid w:val="00F90B91"/>
    <w:rsid w:val="00F93F33"/>
    <w:rsid w:val="00FB2C7E"/>
    <w:rsid w:val="00FB6A39"/>
    <w:rsid w:val="00FD2902"/>
    <w:rsid w:val="00FD3271"/>
    <w:rsid w:val="0AA3D979"/>
    <w:rsid w:val="0C206369"/>
    <w:rsid w:val="269EE5DD"/>
    <w:rsid w:val="302C9FC6"/>
    <w:rsid w:val="328CBBE1"/>
    <w:rsid w:val="359F95F8"/>
    <w:rsid w:val="36FD98C5"/>
    <w:rsid w:val="38FB52A9"/>
    <w:rsid w:val="4AB3FFB8"/>
    <w:rsid w:val="56CE5D0E"/>
    <w:rsid w:val="71184C84"/>
    <w:rsid w:val="7F828C23"/>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19E73"/>
  <w15:chartTrackingRefBased/>
  <w15:docId w15:val="{00564370-FAEA-D741-AFC9-FBE479804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AU"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D7"/>
    <w:pPr>
      <w:spacing w:after="200" w:line="288" w:lineRule="auto"/>
    </w:pPr>
    <w:rPr>
      <w:rFonts w:ascii="Avenir Next LT Pro" w:hAnsi="Avenir Next LT Pro"/>
      <w:kern w:val="2"/>
      <w:sz w:val="24"/>
      <w:szCs w:val="22"/>
      <w:lang w:eastAsia="en-US" w:bidi="ar-SA"/>
    </w:rPr>
  </w:style>
  <w:style w:type="paragraph" w:styleId="Heading1">
    <w:name w:val="heading 1"/>
    <w:basedOn w:val="Normal"/>
    <w:next w:val="Normal"/>
    <w:link w:val="Heading1Char"/>
    <w:autoRedefine/>
    <w:uiPriority w:val="9"/>
    <w:qFormat/>
    <w:rsid w:val="0038692F"/>
    <w:pPr>
      <w:keepNext/>
      <w:keepLines/>
      <w:spacing w:before="240" w:after="120"/>
      <w:outlineLvl w:val="0"/>
    </w:pPr>
    <w:rPr>
      <w:rFonts w:eastAsiaTheme="majorEastAsia" w:cstheme="majorBidi"/>
      <w:b/>
      <w:color w:val="EE343F"/>
      <w:sz w:val="48"/>
      <w:szCs w:val="32"/>
    </w:rPr>
  </w:style>
  <w:style w:type="paragraph" w:styleId="Heading2">
    <w:name w:val="heading 2"/>
    <w:basedOn w:val="Normal"/>
    <w:next w:val="Normal"/>
    <w:link w:val="Heading2Char"/>
    <w:autoRedefine/>
    <w:uiPriority w:val="9"/>
    <w:unhideWhenUsed/>
    <w:qFormat/>
    <w:rsid w:val="00477149"/>
    <w:pPr>
      <w:keepNext/>
      <w:keepLines/>
      <w:spacing w:before="60" w:after="60"/>
      <w:jc w:val="right"/>
      <w:outlineLvl w:val="1"/>
    </w:pPr>
    <w:rPr>
      <w:rFonts w:ascii="Avenir Next LT Pro Demi" w:eastAsiaTheme="majorEastAsia" w:hAnsi="Avenir Next LT Pro Demi" w:cstheme="majorBidi"/>
      <w:b/>
      <w:color w:val="FFFFFF" w:themeColor="background1"/>
      <w:spacing w:val="16"/>
      <w:kern w:val="0"/>
      <w:sz w:val="28"/>
      <w:szCs w:val="26"/>
    </w:rPr>
  </w:style>
  <w:style w:type="paragraph" w:styleId="Heading3">
    <w:name w:val="heading 3"/>
    <w:basedOn w:val="Normal"/>
    <w:next w:val="Normal"/>
    <w:link w:val="Heading3Char"/>
    <w:autoRedefine/>
    <w:uiPriority w:val="9"/>
    <w:unhideWhenUsed/>
    <w:qFormat/>
    <w:rsid w:val="00F868B1"/>
    <w:pPr>
      <w:keepLines/>
      <w:spacing w:before="240" w:after="120"/>
      <w:outlineLvl w:val="2"/>
    </w:pPr>
    <w:rPr>
      <w:rFonts w:eastAsiaTheme="majorEastAsia" w:cstheme="majorBidi"/>
      <w:b/>
      <w:caps/>
      <w:color w:val="2A3578"/>
      <w:spacing w:val="10"/>
      <w:kern w:val="0"/>
      <w:szCs w:val="24"/>
    </w:rPr>
  </w:style>
  <w:style w:type="paragraph" w:styleId="Heading4">
    <w:name w:val="heading 4"/>
    <w:basedOn w:val="Normal"/>
    <w:next w:val="Normal"/>
    <w:link w:val="Heading4Char"/>
    <w:autoRedefine/>
    <w:uiPriority w:val="9"/>
    <w:unhideWhenUsed/>
    <w:qFormat/>
    <w:rsid w:val="00A153AA"/>
    <w:pPr>
      <w:keepLines/>
      <w:spacing w:before="240" w:after="120" w:line="240" w:lineRule="auto"/>
      <w:outlineLvl w:val="3"/>
    </w:pPr>
    <w:rPr>
      <w:rFonts w:ascii="Avenir Next LT Pro Demi" w:eastAsiaTheme="majorEastAsia" w:hAnsi="Avenir Next LT Pro Demi" w:cstheme="majorBidi"/>
      <w:b/>
      <w:iCs/>
      <w:color w:val="2A3578"/>
      <w:kern w:val="0"/>
      <w:sz w:val="28"/>
    </w:rPr>
  </w:style>
  <w:style w:type="paragraph" w:styleId="Heading5">
    <w:name w:val="heading 5"/>
    <w:basedOn w:val="Normal"/>
    <w:next w:val="Normal"/>
    <w:link w:val="Heading5Char"/>
    <w:autoRedefine/>
    <w:uiPriority w:val="9"/>
    <w:unhideWhenUsed/>
    <w:qFormat/>
    <w:rsid w:val="004367EC"/>
    <w:pPr>
      <w:keepLines/>
      <w:spacing w:before="240" w:after="40"/>
      <w:outlineLvl w:val="4"/>
    </w:pPr>
    <w:rPr>
      <w:rFonts w:ascii="Avenir Next LT Pro Demi" w:eastAsiaTheme="majorEastAsia" w:hAnsi="Avenir Next LT Pro Demi" w:cstheme="majorBidi"/>
      <w:b/>
      <w:i/>
      <w:color w:val="2A3578"/>
      <w:kern w:val="0"/>
    </w:rPr>
  </w:style>
  <w:style w:type="paragraph" w:styleId="Heading6">
    <w:name w:val="heading 6"/>
    <w:aliases w:val="Scripture Reference"/>
    <w:basedOn w:val="Normal"/>
    <w:next w:val="Normal"/>
    <w:link w:val="Heading6Char"/>
    <w:autoRedefine/>
    <w:uiPriority w:val="9"/>
    <w:unhideWhenUsed/>
    <w:qFormat/>
    <w:rsid w:val="007048CD"/>
    <w:pPr>
      <w:keepNext/>
      <w:keepLines/>
      <w:spacing w:after="240"/>
      <w:outlineLvl w:val="5"/>
    </w:pPr>
    <w:rPr>
      <w:rFonts w:eastAsiaTheme="majorEastAsia" w:cstheme="majorBidi"/>
      <w:b/>
      <w:color w:val="223279"/>
      <w:sz w:val="22"/>
    </w:rPr>
  </w:style>
  <w:style w:type="paragraph" w:styleId="Heading7">
    <w:name w:val="heading 7"/>
    <w:basedOn w:val="Normal"/>
    <w:next w:val="Normal"/>
    <w:link w:val="Heading7Char"/>
    <w:autoRedefine/>
    <w:uiPriority w:val="9"/>
    <w:unhideWhenUsed/>
    <w:qFormat/>
    <w:rsid w:val="006A72BD"/>
    <w:pPr>
      <w:keepNext/>
      <w:keepLines/>
      <w:spacing w:before="40" w:after="0"/>
      <w:outlineLvl w:val="6"/>
    </w:pPr>
    <w:rPr>
      <w:rFonts w:ascii="Avenir Next LT Pro Demi" w:eastAsiaTheme="majorEastAsia" w:hAnsi="Avenir Next LT Pro Demi" w:cstheme="majorBidi"/>
      <w:b/>
      <w:iCs/>
      <w:caps/>
      <w:color w:val="223279"/>
      <w:spacing w:val="10"/>
      <w:sz w:val="20"/>
    </w:rPr>
  </w:style>
  <w:style w:type="paragraph" w:styleId="Heading8">
    <w:name w:val="heading 8"/>
    <w:basedOn w:val="Normal"/>
    <w:next w:val="Normal"/>
    <w:link w:val="Heading8Char"/>
    <w:uiPriority w:val="9"/>
    <w:unhideWhenUsed/>
    <w:qFormat/>
    <w:rsid w:val="00096D2D"/>
    <w:pPr>
      <w:keepNext/>
      <w:keepLines/>
      <w:spacing w:before="40" w:after="0"/>
      <w:jc w:val="right"/>
      <w:outlineLvl w:val="7"/>
    </w:pPr>
    <w:rPr>
      <w:rFonts w:eastAsiaTheme="majorEastAsia" w:cstheme="majorBidi"/>
      <w:b/>
      <w:color w:val="223279"/>
      <w:sz w:val="28"/>
      <w:szCs w:val="21"/>
    </w:rPr>
  </w:style>
  <w:style w:type="paragraph" w:styleId="Heading9">
    <w:name w:val="heading 9"/>
    <w:basedOn w:val="Normal"/>
    <w:next w:val="Normal"/>
    <w:link w:val="Heading9Char"/>
    <w:autoRedefine/>
    <w:uiPriority w:val="9"/>
    <w:unhideWhenUsed/>
    <w:qFormat/>
    <w:rsid w:val="00773CF4"/>
    <w:pPr>
      <w:keepNext/>
      <w:keepLines/>
      <w:spacing w:before="40" w:after="0"/>
      <w:outlineLvl w:val="8"/>
    </w:pPr>
    <w:rPr>
      <w:rFonts w:eastAsiaTheme="majorEastAsia" w:cstheme="majorBidi"/>
      <w:iCs/>
      <w:color w:val="272727" w:themeColor="text1" w:themeTint="D8"/>
      <w:sz w:val="20"/>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4C92"/>
    <w:pPr>
      <w:tabs>
        <w:tab w:val="center" w:pos="4513"/>
        <w:tab w:val="right" w:pos="9026"/>
      </w:tabs>
      <w:spacing w:after="0" w:line="240" w:lineRule="auto"/>
    </w:pPr>
  </w:style>
  <w:style w:type="character" w:customStyle="1" w:styleId="HeaderChar">
    <w:name w:val="Header Char"/>
    <w:link w:val="Header"/>
    <w:uiPriority w:val="99"/>
    <w:rsid w:val="00494C92"/>
    <w:rPr>
      <w:rFonts w:ascii="Avenir" w:hAnsi="Avenir"/>
    </w:rPr>
  </w:style>
  <w:style w:type="paragraph" w:styleId="Footer">
    <w:name w:val="footer"/>
    <w:basedOn w:val="Normal"/>
    <w:link w:val="FooterChar"/>
    <w:uiPriority w:val="99"/>
    <w:unhideWhenUsed/>
    <w:rsid w:val="00494C92"/>
    <w:pPr>
      <w:tabs>
        <w:tab w:val="center" w:pos="4513"/>
        <w:tab w:val="right" w:pos="9026"/>
      </w:tabs>
      <w:spacing w:after="0" w:line="240" w:lineRule="auto"/>
    </w:pPr>
  </w:style>
  <w:style w:type="character" w:customStyle="1" w:styleId="FooterChar">
    <w:name w:val="Footer Char"/>
    <w:link w:val="Footer"/>
    <w:uiPriority w:val="99"/>
    <w:rsid w:val="00494C92"/>
    <w:rPr>
      <w:rFonts w:ascii="Avenir" w:hAnsi="Avenir"/>
    </w:rPr>
  </w:style>
  <w:style w:type="character" w:styleId="Hyperlink">
    <w:name w:val="Hyperlink"/>
    <w:uiPriority w:val="99"/>
    <w:unhideWhenUsed/>
    <w:rsid w:val="002839BB"/>
    <w:rPr>
      <w:color w:val="0563C1"/>
      <w:u w:val="single"/>
    </w:rPr>
  </w:style>
  <w:style w:type="paragraph" w:styleId="Title">
    <w:name w:val="Title"/>
    <w:basedOn w:val="Normal"/>
    <w:next w:val="Normal"/>
    <w:link w:val="TitleChar"/>
    <w:autoRedefine/>
    <w:uiPriority w:val="10"/>
    <w:qFormat/>
    <w:rsid w:val="00057B04"/>
    <w:pPr>
      <w:spacing w:after="0" w:line="240" w:lineRule="auto"/>
      <w:contextualSpacing/>
      <w:jc w:val="right"/>
    </w:pPr>
    <w:rPr>
      <w:rFonts w:ascii="Avenir Next LT Pro Demi" w:eastAsiaTheme="majorEastAsia" w:hAnsi="Avenir Next LT Pro Demi" w:cstheme="majorBidi"/>
      <w:b/>
      <w:color w:val="FFFFFF" w:themeColor="background1"/>
      <w:spacing w:val="-10"/>
      <w:kern w:val="0"/>
      <w:sz w:val="44"/>
      <w:szCs w:val="56"/>
    </w:rPr>
  </w:style>
  <w:style w:type="character" w:customStyle="1" w:styleId="TitleChar">
    <w:name w:val="Title Char"/>
    <w:basedOn w:val="DefaultParagraphFont"/>
    <w:link w:val="Title"/>
    <w:uiPriority w:val="10"/>
    <w:rsid w:val="00057B04"/>
    <w:rPr>
      <w:rFonts w:ascii="Avenir Next LT Pro Demi" w:eastAsiaTheme="majorEastAsia" w:hAnsi="Avenir Next LT Pro Demi" w:cstheme="majorBidi"/>
      <w:b/>
      <w:color w:val="FFFFFF" w:themeColor="background1"/>
      <w:spacing w:val="-10"/>
      <w:sz w:val="44"/>
      <w:szCs w:val="56"/>
      <w:lang w:eastAsia="en-US" w:bidi="ar-SA"/>
    </w:rPr>
  </w:style>
  <w:style w:type="character" w:customStyle="1" w:styleId="Heading1Char">
    <w:name w:val="Heading 1 Char"/>
    <w:basedOn w:val="DefaultParagraphFont"/>
    <w:link w:val="Heading1"/>
    <w:uiPriority w:val="9"/>
    <w:rsid w:val="0038692F"/>
    <w:rPr>
      <w:rFonts w:ascii="Avenir Next LT Pro" w:eastAsiaTheme="majorEastAsia" w:hAnsi="Avenir Next LT Pro" w:cstheme="majorBidi"/>
      <w:b/>
      <w:color w:val="EE343F"/>
      <w:kern w:val="2"/>
      <w:sz w:val="48"/>
      <w:szCs w:val="32"/>
      <w:lang w:eastAsia="en-US" w:bidi="ar-SA"/>
    </w:rPr>
  </w:style>
  <w:style w:type="character" w:customStyle="1" w:styleId="Heading2Char">
    <w:name w:val="Heading 2 Char"/>
    <w:basedOn w:val="DefaultParagraphFont"/>
    <w:link w:val="Heading2"/>
    <w:uiPriority w:val="9"/>
    <w:rsid w:val="00477149"/>
    <w:rPr>
      <w:rFonts w:ascii="Avenir Next LT Pro Demi" w:eastAsiaTheme="majorEastAsia" w:hAnsi="Avenir Next LT Pro Demi" w:cstheme="majorBidi"/>
      <w:b/>
      <w:color w:val="FFFFFF" w:themeColor="background1"/>
      <w:spacing w:val="16"/>
      <w:sz w:val="28"/>
      <w:szCs w:val="26"/>
      <w:lang w:eastAsia="en-US" w:bidi="ar-SA"/>
    </w:rPr>
  </w:style>
  <w:style w:type="character" w:customStyle="1" w:styleId="Heading3Char">
    <w:name w:val="Heading 3 Char"/>
    <w:basedOn w:val="DefaultParagraphFont"/>
    <w:link w:val="Heading3"/>
    <w:uiPriority w:val="9"/>
    <w:rsid w:val="00F868B1"/>
    <w:rPr>
      <w:rFonts w:ascii="Avenir Next LT Pro" w:eastAsiaTheme="majorEastAsia" w:hAnsi="Avenir Next LT Pro" w:cstheme="majorBidi"/>
      <w:b/>
      <w:caps/>
      <w:color w:val="2A3578"/>
      <w:spacing w:val="10"/>
      <w:sz w:val="24"/>
      <w:szCs w:val="24"/>
      <w:lang w:eastAsia="en-US" w:bidi="ar-SA"/>
    </w:rPr>
  </w:style>
  <w:style w:type="character" w:customStyle="1" w:styleId="Heading4Char">
    <w:name w:val="Heading 4 Char"/>
    <w:basedOn w:val="DefaultParagraphFont"/>
    <w:link w:val="Heading4"/>
    <w:uiPriority w:val="9"/>
    <w:rsid w:val="00A153AA"/>
    <w:rPr>
      <w:rFonts w:ascii="Avenir Next LT Pro Demi" w:eastAsiaTheme="majorEastAsia" w:hAnsi="Avenir Next LT Pro Demi" w:cstheme="majorBidi"/>
      <w:b/>
      <w:iCs/>
      <w:color w:val="2A3578"/>
      <w:sz w:val="28"/>
      <w:szCs w:val="22"/>
      <w:lang w:eastAsia="en-US" w:bidi="ar-SA"/>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rsid w:val="004367EC"/>
    <w:rPr>
      <w:rFonts w:ascii="Avenir Next LT Pro Demi" w:eastAsiaTheme="majorEastAsia" w:hAnsi="Avenir Next LT Pro Demi" w:cstheme="majorBidi"/>
      <w:b/>
      <w:i/>
      <w:color w:val="2A3578"/>
      <w:sz w:val="24"/>
      <w:szCs w:val="22"/>
      <w:lang w:eastAsia="en-US" w:bidi="ar-SA"/>
    </w:rPr>
  </w:style>
  <w:style w:type="character" w:styleId="Emphasis">
    <w:name w:val="Emphasis"/>
    <w:uiPriority w:val="20"/>
    <w:qFormat/>
    <w:rsid w:val="00F93F33"/>
    <w:rPr>
      <w:rFonts w:ascii="Avenir Next LT Pro" w:hAnsi="Avenir Next LT Pro"/>
      <w:b w:val="0"/>
      <w:i/>
      <w:sz w:val="24"/>
    </w:rPr>
  </w:style>
  <w:style w:type="paragraph" w:styleId="Subtitle">
    <w:name w:val="Subtitle"/>
    <w:basedOn w:val="Normal"/>
    <w:next w:val="Normal"/>
    <w:link w:val="SubtitleChar"/>
    <w:autoRedefine/>
    <w:uiPriority w:val="11"/>
    <w:qFormat/>
    <w:rsid w:val="00A97714"/>
    <w:pPr>
      <w:numPr>
        <w:ilvl w:val="1"/>
      </w:numPr>
    </w:pPr>
    <w:rPr>
      <w:rFonts w:eastAsiaTheme="minorEastAsia" w:cstheme="minorBidi"/>
      <w:color w:val="5A5A5A" w:themeColor="text1" w:themeTint="A5"/>
      <w:kern w:val="0"/>
      <w:sz w:val="18"/>
      <w:szCs w:val="20"/>
    </w:rPr>
  </w:style>
  <w:style w:type="character" w:customStyle="1" w:styleId="SubtitleChar">
    <w:name w:val="Subtitle Char"/>
    <w:basedOn w:val="DefaultParagraphFont"/>
    <w:link w:val="Subtitle"/>
    <w:uiPriority w:val="11"/>
    <w:rsid w:val="00A97714"/>
    <w:rPr>
      <w:rFonts w:ascii="Avenir Next LT Pro" w:eastAsiaTheme="minorEastAsia" w:hAnsi="Avenir Next LT Pro" w:cstheme="minorBidi"/>
      <w:color w:val="5A5A5A" w:themeColor="text1" w:themeTint="A5"/>
      <w:sz w:val="18"/>
      <w:lang w:eastAsia="en-US" w:bidi="ar-SA"/>
    </w:rPr>
  </w:style>
  <w:style w:type="character" w:customStyle="1" w:styleId="Heading6Char">
    <w:name w:val="Heading 6 Char"/>
    <w:aliases w:val="Scripture Reference Char"/>
    <w:basedOn w:val="DefaultParagraphFont"/>
    <w:link w:val="Heading6"/>
    <w:uiPriority w:val="9"/>
    <w:rsid w:val="007048CD"/>
    <w:rPr>
      <w:rFonts w:ascii="Avenir Next LT Pro" w:eastAsiaTheme="majorEastAsia" w:hAnsi="Avenir Next LT Pro" w:cstheme="majorBidi"/>
      <w:b/>
      <w:i w:val="0"/>
      <w:color w:val="223279"/>
      <w:kern w:val="2"/>
      <w:sz w:val="22"/>
      <w:szCs w:val="22"/>
      <w:lang w:eastAsia="en-US" w:bidi="ar-SA"/>
    </w:rPr>
  </w:style>
  <w:style w:type="character" w:customStyle="1" w:styleId="Heading7Char">
    <w:name w:val="Heading 7 Char"/>
    <w:basedOn w:val="DefaultParagraphFont"/>
    <w:link w:val="Heading7"/>
    <w:uiPriority w:val="9"/>
    <w:rsid w:val="006A72BD"/>
    <w:rPr>
      <w:rFonts w:ascii="Avenir Next LT Pro Demi" w:eastAsiaTheme="majorEastAsia" w:hAnsi="Avenir Next LT Pro Demi" w:cstheme="majorBidi"/>
      <w:b/>
      <w:i w:val="0"/>
      <w:iCs/>
      <w:caps/>
      <w:color w:val="223279"/>
      <w:spacing w:val="10"/>
      <w:kern w:val="2"/>
      <w:sz w:val="24"/>
      <w:szCs w:val="22"/>
      <w:lang w:eastAsia="en-US" w:bidi="ar-SA"/>
    </w:rPr>
  </w:style>
  <w:style w:type="paragraph" w:styleId="IntenseQuote">
    <w:name w:val="Intense Quote"/>
    <w:basedOn w:val="Normal"/>
    <w:next w:val="Normal"/>
    <w:link w:val="IntenseQuoteChar"/>
    <w:autoRedefine/>
    <w:uiPriority w:val="30"/>
    <w:qFormat/>
    <w:rsid w:val="00694A8C"/>
    <w:pPr>
      <w:pBdr>
        <w:top w:val="single" w:sz="4" w:space="10" w:color="4472C4" w:themeColor="accent1"/>
        <w:bottom w:val="single" w:sz="4" w:space="10" w:color="4472C4" w:themeColor="accent1"/>
      </w:pBdr>
      <w:spacing w:before="360" w:after="360"/>
      <w:ind w:left="864" w:right="864"/>
      <w:jc w:val="center"/>
    </w:pPr>
    <w:rPr>
      <w:i/>
      <w:iCs/>
      <w:color w:val="223279"/>
      <w:sz w:val="28"/>
    </w:rPr>
  </w:style>
  <w:style w:type="character" w:customStyle="1" w:styleId="IntenseQuoteChar">
    <w:name w:val="Intense Quote Char"/>
    <w:basedOn w:val="DefaultParagraphFont"/>
    <w:link w:val="IntenseQuote"/>
    <w:uiPriority w:val="30"/>
    <w:rsid w:val="00694A8C"/>
    <w:rPr>
      <w:rFonts w:ascii="Avenir Next LT Pro" w:hAnsi="Avenir Next LT Pro"/>
      <w:b w:val="0"/>
      <w:i/>
      <w:iCs/>
      <w:color w:val="223279"/>
      <w:kern w:val="2"/>
      <w:sz w:val="28"/>
      <w:szCs w:val="22"/>
      <w:lang w:eastAsia="en-US" w:bidi="ar-SA"/>
    </w:rPr>
  </w:style>
  <w:style w:type="paragraph" w:styleId="Quote">
    <w:name w:val="Quote"/>
    <w:basedOn w:val="Normal"/>
    <w:next w:val="Normal"/>
    <w:link w:val="QuoteChar"/>
    <w:autoRedefine/>
    <w:uiPriority w:val="29"/>
    <w:qFormat/>
    <w:rsid w:val="008333F3"/>
    <w:pPr>
      <w:spacing w:before="200"/>
    </w:pPr>
    <w:rPr>
      <w:i/>
      <w:iCs/>
      <w:color w:val="223279"/>
      <w:sz w:val="28"/>
    </w:rPr>
  </w:style>
  <w:style w:type="character" w:customStyle="1" w:styleId="QuoteChar">
    <w:name w:val="Quote Char"/>
    <w:basedOn w:val="DefaultParagraphFont"/>
    <w:link w:val="Quote"/>
    <w:uiPriority w:val="29"/>
    <w:rsid w:val="008333F3"/>
    <w:rPr>
      <w:rFonts w:ascii="Avenir Next LT Pro" w:hAnsi="Avenir Next LT Pro"/>
      <w:b w:val="0"/>
      <w:i/>
      <w:iCs/>
      <w:color w:val="223279"/>
      <w:kern w:val="2"/>
      <w:sz w:val="28"/>
      <w:szCs w:val="22"/>
      <w:lang w:eastAsia="en-US" w:bidi="ar-SA"/>
    </w:rPr>
  </w:style>
  <w:style w:type="character" w:styleId="SubtleEmphasis">
    <w:name w:val="Subtle Emphasis"/>
    <w:basedOn w:val="DefaultParagraphFont"/>
    <w:uiPriority w:val="19"/>
    <w:rsid w:val="00F93F33"/>
    <w:rPr>
      <w:rFonts w:ascii="Avenir Next LT Pro" w:hAnsi="Avenir Next LT Pro"/>
      <w:b w:val="0"/>
      <w:i/>
      <w:iCs/>
      <w:color w:val="404040" w:themeColor="text1" w:themeTint="BF"/>
      <w:sz w:val="24"/>
    </w:rPr>
  </w:style>
  <w:style w:type="character" w:styleId="SubtleReference">
    <w:name w:val="Subtle Reference"/>
    <w:basedOn w:val="DefaultParagraphFont"/>
    <w:uiPriority w:val="31"/>
    <w:qFormat/>
    <w:rsid w:val="001D0A22"/>
    <w:rPr>
      <w:rFonts w:ascii="Avenir Next LT Pro" w:hAnsi="Avenir Next LT Pro"/>
      <w:b w:val="0"/>
      <w:i w:val="0"/>
      <w:smallCaps/>
      <w:color w:val="5A5A5A" w:themeColor="text1" w:themeTint="A5"/>
      <w:sz w:val="24"/>
    </w:rPr>
  </w:style>
  <w:style w:type="character" w:styleId="BookTitle">
    <w:name w:val="Book Title"/>
    <w:basedOn w:val="DefaultParagraphFont"/>
    <w:uiPriority w:val="33"/>
    <w:qFormat/>
    <w:rsid w:val="007048CD"/>
    <w:rPr>
      <w:rFonts w:ascii="Avenir Next LT Pro" w:hAnsi="Avenir Next LT Pro"/>
      <w:b/>
      <w:bCs/>
      <w:i/>
      <w:iCs/>
      <w:spacing w:val="5"/>
      <w:sz w:val="24"/>
    </w:rPr>
  </w:style>
  <w:style w:type="character" w:styleId="IntenseEmphasis">
    <w:name w:val="Intense Emphasis"/>
    <w:basedOn w:val="DefaultParagraphFont"/>
    <w:uiPriority w:val="21"/>
    <w:qFormat/>
    <w:rsid w:val="007048CD"/>
    <w:rPr>
      <w:rFonts w:ascii="Avenir Next LT Pro" w:hAnsi="Avenir Next LT Pro"/>
      <w:b w:val="0"/>
      <w:i/>
      <w:iCs/>
      <w:color w:val="223279"/>
      <w:sz w:val="24"/>
    </w:rPr>
  </w:style>
  <w:style w:type="character" w:styleId="Strong">
    <w:name w:val="Strong"/>
    <w:basedOn w:val="DefaultParagraphFont"/>
    <w:uiPriority w:val="22"/>
    <w:qFormat/>
    <w:rsid w:val="00782AB6"/>
    <w:rPr>
      <w:rFonts w:ascii="Avenir Next LT Pro" w:hAnsi="Avenir Next LT Pro"/>
      <w:b/>
      <w:bCs/>
      <w:i w:val="0"/>
      <w:color w:val="223279"/>
      <w:sz w:val="24"/>
    </w:rPr>
  </w:style>
  <w:style w:type="character" w:customStyle="1" w:styleId="Heading8Char">
    <w:name w:val="Heading 8 Char"/>
    <w:basedOn w:val="DefaultParagraphFont"/>
    <w:link w:val="Heading8"/>
    <w:uiPriority w:val="9"/>
    <w:rsid w:val="00096D2D"/>
    <w:rPr>
      <w:rFonts w:ascii="Avenir Next LT Pro" w:eastAsiaTheme="majorEastAsia" w:hAnsi="Avenir Next LT Pro" w:cstheme="majorBidi"/>
      <w:b/>
      <w:color w:val="223279"/>
      <w:kern w:val="2"/>
      <w:sz w:val="28"/>
      <w:szCs w:val="21"/>
      <w:lang w:eastAsia="en-US" w:bidi="ar-SA"/>
    </w:rPr>
  </w:style>
  <w:style w:type="paragraph" w:styleId="ListParagraph">
    <w:name w:val="List Paragraph"/>
    <w:basedOn w:val="Normal"/>
    <w:autoRedefine/>
    <w:uiPriority w:val="34"/>
    <w:qFormat/>
    <w:rsid w:val="00D237E1"/>
    <w:pPr>
      <w:numPr>
        <w:numId w:val="31"/>
      </w:numPr>
      <w:contextualSpacing/>
    </w:pPr>
  </w:style>
  <w:style w:type="numbering" w:customStyle="1" w:styleId="CurrentList1">
    <w:name w:val="Current List1"/>
    <w:uiPriority w:val="99"/>
    <w:rsid w:val="00420361"/>
    <w:pPr>
      <w:numPr>
        <w:numId w:val="2"/>
      </w:numPr>
    </w:pPr>
  </w:style>
  <w:style w:type="numbering" w:customStyle="1" w:styleId="CurrentList2">
    <w:name w:val="Current List2"/>
    <w:uiPriority w:val="99"/>
    <w:rsid w:val="00420361"/>
    <w:pPr>
      <w:numPr>
        <w:numId w:val="3"/>
      </w:numPr>
    </w:pPr>
  </w:style>
  <w:style w:type="paragraph" w:styleId="FootnoteText">
    <w:name w:val="footnote text"/>
    <w:basedOn w:val="Normal"/>
    <w:link w:val="FootnoteTextChar"/>
    <w:uiPriority w:val="99"/>
    <w:semiHidden/>
    <w:unhideWhenUsed/>
    <w:rsid w:val="00DC54DC"/>
    <w:pPr>
      <w:spacing w:after="0" w:line="240" w:lineRule="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semiHidden/>
    <w:rsid w:val="00DC54DC"/>
    <w:rPr>
      <w:rFonts w:asciiTheme="minorHAnsi" w:eastAsiaTheme="minorHAnsi" w:hAnsiTheme="minorHAnsi" w:cstheme="minorBidi"/>
      <w:lang w:eastAsia="en-US" w:bidi="ar-SA"/>
    </w:rPr>
  </w:style>
  <w:style w:type="character" w:styleId="FootnoteReference">
    <w:name w:val="footnote reference"/>
    <w:basedOn w:val="DefaultParagraphFont"/>
    <w:uiPriority w:val="99"/>
    <w:semiHidden/>
    <w:unhideWhenUsed/>
    <w:rsid w:val="00DC54DC"/>
    <w:rPr>
      <w:vertAlign w:val="superscript"/>
    </w:rPr>
  </w:style>
  <w:style w:type="paragraph" w:styleId="CommentText">
    <w:name w:val="annotation text"/>
    <w:basedOn w:val="Normal"/>
    <w:link w:val="CommentTextChar"/>
    <w:uiPriority w:val="99"/>
    <w:unhideWhenUsed/>
    <w:rsid w:val="00DC54DC"/>
    <w:pPr>
      <w:spacing w:after="0" w:line="240" w:lineRule="auto"/>
    </w:pPr>
    <w:rPr>
      <w:rFonts w:asciiTheme="minorHAnsi" w:eastAsiaTheme="minorHAnsi" w:hAnsiTheme="minorHAnsi" w:cstheme="minorBidi"/>
      <w:kern w:val="0"/>
      <w:sz w:val="20"/>
      <w:szCs w:val="20"/>
    </w:rPr>
  </w:style>
  <w:style w:type="character" w:customStyle="1" w:styleId="CommentTextChar">
    <w:name w:val="Comment Text Char"/>
    <w:basedOn w:val="DefaultParagraphFont"/>
    <w:link w:val="CommentText"/>
    <w:uiPriority w:val="99"/>
    <w:rsid w:val="00DC54DC"/>
    <w:rPr>
      <w:rFonts w:asciiTheme="minorHAnsi" w:eastAsiaTheme="minorHAnsi" w:hAnsiTheme="minorHAnsi" w:cstheme="minorBidi"/>
      <w:lang w:eastAsia="en-US" w:bidi="ar-SA"/>
    </w:rPr>
  </w:style>
  <w:style w:type="character" w:styleId="CommentReference">
    <w:name w:val="annotation reference"/>
    <w:basedOn w:val="DefaultParagraphFont"/>
    <w:uiPriority w:val="99"/>
    <w:semiHidden/>
    <w:unhideWhenUsed/>
    <w:rsid w:val="00DC54DC"/>
    <w:rPr>
      <w:sz w:val="16"/>
      <w:szCs w:val="16"/>
    </w:rPr>
  </w:style>
  <w:style w:type="character" w:styleId="UnresolvedMention">
    <w:name w:val="Unresolved Mention"/>
    <w:basedOn w:val="DefaultParagraphFont"/>
    <w:uiPriority w:val="99"/>
    <w:semiHidden/>
    <w:unhideWhenUsed/>
    <w:rsid w:val="009A6F9C"/>
    <w:rPr>
      <w:color w:val="605E5C"/>
      <w:shd w:val="clear" w:color="auto" w:fill="E1DFDD"/>
    </w:rPr>
  </w:style>
  <w:style w:type="numbering" w:customStyle="1" w:styleId="CurrentList3">
    <w:name w:val="Current List3"/>
    <w:uiPriority w:val="99"/>
    <w:rsid w:val="00773CF4"/>
    <w:pPr>
      <w:numPr>
        <w:numId w:val="32"/>
      </w:numPr>
    </w:pPr>
  </w:style>
  <w:style w:type="character" w:customStyle="1" w:styleId="Heading9Char">
    <w:name w:val="Heading 9 Char"/>
    <w:basedOn w:val="DefaultParagraphFont"/>
    <w:link w:val="Heading9"/>
    <w:uiPriority w:val="9"/>
    <w:rsid w:val="00773CF4"/>
    <w:rPr>
      <w:rFonts w:ascii="Avenir Next LT Pro" w:eastAsiaTheme="majorEastAsia" w:hAnsi="Avenir Next LT Pro" w:cstheme="majorBidi"/>
      <w:iCs/>
      <w:color w:val="272727" w:themeColor="text1" w:themeTint="D8"/>
      <w:kern w:val="2"/>
      <w:szCs w:val="21"/>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4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2.png"/></Relationships>
</file>

<file path=word/_rels/header2.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image" Target="media/image10.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sa/Library/CloudStorage/OneDrive-TheSalvationArmy/Communications/Territorial%20and%20Governance/Jesus%20Centred/_DELIVERABLES/Mission%20Resources/Templates/JCSLHR%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1" ma:contentTypeDescription="Create a new document." ma:contentTypeScope="" ma:versionID="2ffaeb971d5199f7c86426e11ce7bb15">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2eab2cdc995881cf1d732a646928acbf"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B2122E-B7ED-764C-A134-67927AAF0B1A}">
  <ds:schemaRefs>
    <ds:schemaRef ds:uri="http://schemas.openxmlformats.org/officeDocument/2006/bibliography"/>
  </ds:schemaRefs>
</ds:datastoreItem>
</file>

<file path=customXml/itemProps2.xml><?xml version="1.0" encoding="utf-8"?>
<ds:datastoreItem xmlns:ds="http://schemas.openxmlformats.org/officeDocument/2006/customXml" ds:itemID="{6DB57CAB-BE60-4B7C-90D6-6609E152ABF7}">
  <ds:schemaRefs>
    <ds:schemaRef ds:uri="http://schemas.microsoft.com/sharepoint/v3/contenttype/forms"/>
  </ds:schemaRefs>
</ds:datastoreItem>
</file>

<file path=customXml/itemProps3.xml><?xml version="1.0" encoding="utf-8"?>
<ds:datastoreItem xmlns:ds="http://schemas.openxmlformats.org/officeDocument/2006/customXml" ds:itemID="{100730D6-60F0-46E2-B640-788295CF9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JCSLHR Word Template.dotx</Template>
  <TotalTime>50</TotalTime>
  <Pages>6</Pages>
  <Words>978</Words>
  <Characters>5580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Anna Bramble</cp:lastModifiedBy>
  <cp:revision>71</cp:revision>
  <cp:lastPrinted>2024-06-07T05:34:00Z</cp:lastPrinted>
  <dcterms:created xsi:type="dcterms:W3CDTF">2024-06-03T03:17:00Z</dcterms:created>
  <dcterms:modified xsi:type="dcterms:W3CDTF">2024-06-07T05:47:00Z</dcterms:modified>
</cp:coreProperties>
</file>